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02C52DA4" w:rsidR="00FC4162" w:rsidRDefault="00FC4162" w:rsidP="005B4305">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5B4305" w:rsidRDefault="00FC4162" w:rsidP="00FC4162">
      <w:pPr>
        <w:overflowPunct w:val="0"/>
        <w:autoSpaceDE w:val="0"/>
        <w:autoSpaceDN w:val="0"/>
        <w:adjustRightInd w:val="0"/>
        <w:ind w:right="49"/>
        <w:jc w:val="center"/>
        <w:rPr>
          <w:bCs/>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13C14FB4"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1B392D" w:rsidRPr="00293CDD">
          <w:t>4</w:t>
        </w:r>
        <w:r w:rsidRPr="00293CDD">
          <w:t xml:space="preserve"> m.</w:t>
        </w:r>
        <w:r w:rsidR="00711AC6" w:rsidRPr="00293CDD">
          <w:t xml:space="preserve"> </w:t>
        </w:r>
        <w:r w:rsidR="00BB0A4C" w:rsidRPr="00293CDD">
          <w:t>lapkričio</w:t>
        </w:r>
        <w:r w:rsidR="00293CDD" w:rsidRPr="00293CDD">
          <w:t xml:space="preserve"> 28</w:t>
        </w:r>
        <w:r w:rsidR="00710E87" w:rsidRPr="00293CDD">
          <w:t xml:space="preserve"> </w:t>
        </w:r>
        <w:r w:rsidRPr="00293CDD">
          <w:t>d.</w:t>
        </w:r>
      </w:fldSimple>
      <w:r w:rsidRPr="00293CDD">
        <w:t xml:space="preserve"> Nr. 1-T</w:t>
      </w:r>
      <w:r w:rsidR="005B4305">
        <w:t>-335</w:t>
      </w:r>
      <w:r w:rsidRPr="00293CDD">
        <w:fldChar w:fldCharType="begin"/>
      </w:r>
      <w:r w:rsidRPr="00293CDD">
        <w:instrText xml:space="preserve"> FILLIN "indeksas" \* MERGEFORMAT </w:instrText>
      </w:r>
      <w:r w:rsidRPr="00293CDD">
        <w:fldChar w:fldCharType="end"/>
      </w:r>
    </w:p>
    <w:p w14:paraId="72B719E2" w14:textId="09DA3B10" w:rsidR="00FC4162" w:rsidRPr="0031430C" w:rsidRDefault="00FC4162" w:rsidP="005B4305">
      <w:pPr>
        <w:overflowPunct w:val="0"/>
        <w:autoSpaceDE w:val="0"/>
        <w:autoSpaceDN w:val="0"/>
        <w:adjustRightInd w:val="0"/>
        <w:ind w:right="49"/>
        <w:jc w:val="center"/>
        <w:rPr>
          <w:b/>
          <w:szCs w:val="20"/>
        </w:rPr>
      </w:pPr>
      <w:r w:rsidRPr="00293CDD">
        <w:t>Anykščiai</w:t>
      </w:r>
    </w:p>
    <w:p w14:paraId="0B56DA63" w14:textId="77777777" w:rsidR="005B4305" w:rsidRDefault="005B4305" w:rsidP="00FC4162">
      <w:pPr>
        <w:pStyle w:val="Pagrindinistekstas"/>
        <w:spacing w:line="360" w:lineRule="auto"/>
        <w:ind w:firstLine="660"/>
        <w:rPr>
          <w:bCs w:val="0"/>
        </w:rPr>
      </w:pPr>
    </w:p>
    <w:p w14:paraId="741852C6" w14:textId="14188299" w:rsidR="00FC4162" w:rsidRPr="007F774C" w:rsidRDefault="00FC4162" w:rsidP="005B4305">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5B4305">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5B4305">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5B4305">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5B4305">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3105CF37"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5B4305">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2C257D70" w:rsidR="00047929" w:rsidRPr="007F774C" w:rsidRDefault="00820C51" w:rsidP="002C5798">
      <w:pPr>
        <w:ind w:left="5387"/>
      </w:pPr>
      <w:r>
        <w:lastRenderedPageBreak/>
        <w:t>Anykščių</w:t>
      </w:r>
      <w:r w:rsidR="00047929" w:rsidRPr="007F774C">
        <w:t xml:space="preserve"> rajono savivaldybės tarybos</w:t>
      </w:r>
    </w:p>
    <w:p w14:paraId="696FB6DF" w14:textId="784A7E52" w:rsidR="00047929" w:rsidRPr="00293CDD" w:rsidRDefault="007F3AE2" w:rsidP="002C5798">
      <w:pPr>
        <w:ind w:left="5387"/>
      </w:pPr>
      <w:bookmarkStart w:id="3" w:name="_Hlk104886283"/>
      <w:r w:rsidRPr="00293CDD">
        <w:t>2</w:t>
      </w:r>
      <w:r w:rsidR="006D0C6D" w:rsidRPr="00293CDD">
        <w:t>0</w:t>
      </w:r>
      <w:r w:rsidR="00726C4B" w:rsidRPr="00293CDD">
        <w:t>2</w:t>
      </w:r>
      <w:r w:rsidR="001B392D" w:rsidRPr="00293CDD">
        <w:t>4</w:t>
      </w:r>
      <w:r w:rsidR="00726C4B" w:rsidRPr="00293CDD">
        <w:t xml:space="preserve"> m.</w:t>
      </w:r>
      <w:r w:rsidR="00711AC6" w:rsidRPr="00293CDD">
        <w:t xml:space="preserve"> </w:t>
      </w:r>
      <w:r w:rsidR="00DA4B54" w:rsidRPr="00293CDD">
        <w:t>lapkričio 28</w:t>
      </w:r>
      <w:r w:rsidR="00C27CA1" w:rsidRPr="00293CDD">
        <w:t xml:space="preserve"> </w:t>
      </w:r>
      <w:r w:rsidR="00702E12" w:rsidRPr="00293CDD">
        <w:t>d</w:t>
      </w:r>
      <w:r w:rsidR="00047929" w:rsidRPr="00293CDD">
        <w:t>. sprendimo Nr. 1-T</w:t>
      </w:r>
      <w:r w:rsidR="00887C9D" w:rsidRPr="00293CDD">
        <w:t>-</w:t>
      </w:r>
    </w:p>
    <w:p w14:paraId="7DC770B6" w14:textId="70E8F6E8" w:rsidR="00047929" w:rsidRPr="007F774C" w:rsidRDefault="00047929" w:rsidP="002C5798">
      <w:pPr>
        <w:ind w:left="5387"/>
      </w:pPr>
      <w:r w:rsidRPr="007F774C">
        <w:t>priedas</w:t>
      </w:r>
    </w:p>
    <w:p w14:paraId="7EE4A1E2" w14:textId="77777777" w:rsidR="00B2776E" w:rsidRDefault="00B2776E" w:rsidP="00047929">
      <w:pPr>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A58963A" w14:textId="77777777" w:rsidR="00761FE9" w:rsidRDefault="00761F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316"/>
        <w:gridCol w:w="1634"/>
        <w:gridCol w:w="1070"/>
        <w:gridCol w:w="689"/>
        <w:gridCol w:w="793"/>
        <w:gridCol w:w="136"/>
        <w:gridCol w:w="1220"/>
        <w:gridCol w:w="1220"/>
      </w:tblGrid>
      <w:tr w:rsidR="00761FE9" w:rsidRPr="005623AB" w14:paraId="122C327D" w14:textId="77777777" w:rsidTr="00CF5346">
        <w:trPr>
          <w:trHeight w:val="968"/>
        </w:trPr>
        <w:tc>
          <w:tcPr>
            <w:tcW w:w="334" w:type="pct"/>
            <w:shd w:val="clear" w:color="auto" w:fill="auto"/>
            <w:vAlign w:val="center"/>
          </w:tcPr>
          <w:p w14:paraId="33937E1B" w14:textId="77777777" w:rsidR="00761FE9" w:rsidRPr="005171A5" w:rsidRDefault="00761FE9" w:rsidP="00310CD1">
            <w:pPr>
              <w:jc w:val="center"/>
            </w:pPr>
            <w:r w:rsidRPr="005171A5">
              <w:t>Eil.</w:t>
            </w:r>
          </w:p>
          <w:p w14:paraId="3C599DA3" w14:textId="77777777" w:rsidR="00761FE9" w:rsidRPr="005171A5" w:rsidRDefault="00761FE9" w:rsidP="00310CD1">
            <w:pPr>
              <w:jc w:val="center"/>
            </w:pPr>
            <w:r w:rsidRPr="005171A5">
              <w:t>Nr.</w:t>
            </w:r>
          </w:p>
        </w:tc>
        <w:tc>
          <w:tcPr>
            <w:tcW w:w="933" w:type="pct"/>
            <w:shd w:val="clear" w:color="auto" w:fill="auto"/>
            <w:vAlign w:val="center"/>
          </w:tcPr>
          <w:p w14:paraId="55014929" w14:textId="77777777" w:rsidR="00761FE9" w:rsidRPr="005171A5" w:rsidRDefault="00761FE9" w:rsidP="00310CD1">
            <w:pPr>
              <w:jc w:val="center"/>
            </w:pPr>
            <w:r w:rsidRPr="005171A5">
              <w:t>Nekilnojamojo turto pavadinimas</w:t>
            </w:r>
          </w:p>
        </w:tc>
        <w:tc>
          <w:tcPr>
            <w:tcW w:w="800" w:type="pct"/>
            <w:vAlign w:val="center"/>
          </w:tcPr>
          <w:p w14:paraId="2D6086A8" w14:textId="77777777" w:rsidR="00761FE9" w:rsidRPr="005171A5" w:rsidRDefault="00761FE9" w:rsidP="00310CD1">
            <w:pPr>
              <w:jc w:val="center"/>
            </w:pPr>
            <w:r w:rsidRPr="005171A5">
              <w:t>Adresas</w:t>
            </w:r>
          </w:p>
        </w:tc>
        <w:tc>
          <w:tcPr>
            <w:tcW w:w="867" w:type="pct"/>
            <w:shd w:val="clear" w:color="auto" w:fill="auto"/>
            <w:vAlign w:val="center"/>
          </w:tcPr>
          <w:p w14:paraId="6B1AAFEC" w14:textId="77777777" w:rsidR="00761FE9" w:rsidRPr="005171A5" w:rsidRDefault="00761FE9" w:rsidP="00310CD1">
            <w:pPr>
              <w:jc w:val="center"/>
            </w:pPr>
            <w:r w:rsidRPr="005171A5">
              <w:t>Unikalus Nr.</w:t>
            </w:r>
          </w:p>
        </w:tc>
        <w:tc>
          <w:tcPr>
            <w:tcW w:w="333" w:type="pct"/>
            <w:vAlign w:val="center"/>
          </w:tcPr>
          <w:p w14:paraId="79DBE937" w14:textId="77777777" w:rsidR="00761FE9" w:rsidRPr="005171A5" w:rsidRDefault="00761FE9" w:rsidP="00795892">
            <w:pPr>
              <w:jc w:val="center"/>
            </w:pPr>
            <w:r w:rsidRPr="005171A5">
              <w:t>Ilgis (m)</w:t>
            </w:r>
          </w:p>
        </w:tc>
        <w:tc>
          <w:tcPr>
            <w:tcW w:w="467" w:type="pct"/>
            <w:gridSpan w:val="2"/>
            <w:shd w:val="clear" w:color="auto" w:fill="auto"/>
            <w:vAlign w:val="center"/>
          </w:tcPr>
          <w:p w14:paraId="048EE62F" w14:textId="77777777" w:rsidR="00761FE9" w:rsidRPr="005171A5" w:rsidRDefault="00761FE9" w:rsidP="00310CD1">
            <w:pPr>
              <w:jc w:val="center"/>
            </w:pPr>
          </w:p>
          <w:p w14:paraId="79214EA5" w14:textId="77777777" w:rsidR="00761FE9" w:rsidRPr="005171A5" w:rsidRDefault="00761FE9" w:rsidP="00310CD1">
            <w:pPr>
              <w:jc w:val="center"/>
            </w:pPr>
            <w:r w:rsidRPr="005171A5">
              <w:t>Eil. Nr.</w:t>
            </w:r>
          </w:p>
          <w:p w14:paraId="0DD30B47" w14:textId="77777777" w:rsidR="00761FE9" w:rsidRPr="005171A5" w:rsidRDefault="00761FE9" w:rsidP="00310CD1">
            <w:pPr>
              <w:jc w:val="center"/>
            </w:pPr>
            <w:proofErr w:type="spellStart"/>
            <w:r w:rsidRPr="005171A5">
              <w:t>apskai</w:t>
            </w:r>
            <w:proofErr w:type="spellEnd"/>
            <w:r w:rsidRPr="005171A5">
              <w:t>-toje</w:t>
            </w:r>
          </w:p>
          <w:p w14:paraId="746455AB" w14:textId="77777777" w:rsidR="00761FE9" w:rsidRPr="005171A5" w:rsidRDefault="00761FE9" w:rsidP="00310CD1">
            <w:pPr>
              <w:jc w:val="center"/>
            </w:pPr>
          </w:p>
        </w:tc>
        <w:tc>
          <w:tcPr>
            <w:tcW w:w="600" w:type="pct"/>
            <w:shd w:val="clear" w:color="auto" w:fill="auto"/>
            <w:vAlign w:val="center"/>
          </w:tcPr>
          <w:p w14:paraId="483767C6" w14:textId="77777777" w:rsidR="00761FE9" w:rsidRPr="005171A5" w:rsidRDefault="00761FE9" w:rsidP="00310CD1">
            <w:pPr>
              <w:jc w:val="center"/>
            </w:pPr>
            <w:r w:rsidRPr="005171A5">
              <w:t>Įsigijimo</w:t>
            </w:r>
          </w:p>
          <w:p w14:paraId="1094EB14" w14:textId="77777777" w:rsidR="00761FE9" w:rsidRPr="005171A5" w:rsidRDefault="00761FE9" w:rsidP="00310CD1">
            <w:pPr>
              <w:jc w:val="center"/>
            </w:pPr>
            <w:r w:rsidRPr="005171A5">
              <w:t>kaina,</w:t>
            </w:r>
          </w:p>
          <w:p w14:paraId="3C0B1111" w14:textId="77777777" w:rsidR="00761FE9" w:rsidRPr="005171A5" w:rsidRDefault="00761FE9" w:rsidP="00310CD1">
            <w:pPr>
              <w:jc w:val="center"/>
            </w:pPr>
            <w:r w:rsidRPr="005171A5">
              <w:t>Eur</w:t>
            </w:r>
          </w:p>
        </w:tc>
        <w:tc>
          <w:tcPr>
            <w:tcW w:w="666" w:type="pct"/>
            <w:shd w:val="clear" w:color="auto" w:fill="auto"/>
            <w:vAlign w:val="center"/>
          </w:tcPr>
          <w:p w14:paraId="0F9A98DD" w14:textId="77777777" w:rsidR="00761FE9" w:rsidRPr="005171A5" w:rsidRDefault="00761FE9" w:rsidP="00310CD1">
            <w:pPr>
              <w:jc w:val="center"/>
            </w:pPr>
            <w:r w:rsidRPr="005171A5">
              <w:t>Likutinė</w:t>
            </w:r>
          </w:p>
          <w:p w14:paraId="38E7080A" w14:textId="77777777" w:rsidR="00761FE9" w:rsidRPr="005171A5" w:rsidRDefault="00761FE9" w:rsidP="00310CD1">
            <w:pPr>
              <w:jc w:val="center"/>
            </w:pPr>
            <w:r w:rsidRPr="005171A5">
              <w:t>vertė, Eur</w:t>
            </w:r>
          </w:p>
        </w:tc>
      </w:tr>
      <w:tr w:rsidR="00795892" w:rsidRPr="00291427" w14:paraId="2CD565C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499AA7E" w14:textId="77777777" w:rsidR="00795892" w:rsidRPr="00FC23D0" w:rsidRDefault="00795892" w:rsidP="0079589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62E8FBE" w14:textId="78319A5E" w:rsidR="00795892" w:rsidRDefault="00795892" w:rsidP="00795892">
            <w:r>
              <w:t>Miško g</w:t>
            </w:r>
            <w:r w:rsidR="00EE6B39">
              <w:t>atvė</w:t>
            </w:r>
          </w:p>
        </w:tc>
        <w:tc>
          <w:tcPr>
            <w:tcW w:w="800" w:type="pct"/>
            <w:tcBorders>
              <w:top w:val="single" w:sz="4" w:space="0" w:color="auto"/>
              <w:left w:val="single" w:sz="4" w:space="0" w:color="auto"/>
              <w:bottom w:val="single" w:sz="4" w:space="0" w:color="auto"/>
              <w:right w:val="single" w:sz="4" w:space="0" w:color="auto"/>
            </w:tcBorders>
          </w:tcPr>
          <w:p w14:paraId="534D6269" w14:textId="3B825DF9" w:rsidR="00795892" w:rsidRDefault="00795892" w:rsidP="00795892">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AC52FAF" w14:textId="2BF18119" w:rsidR="00795892" w:rsidRDefault="00795892" w:rsidP="00795892">
            <w:r>
              <w:t>4400-6240-6859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9C328BC" w14:textId="020EDE1B" w:rsidR="00795892" w:rsidRDefault="00795892" w:rsidP="00795892">
            <w:pPr>
              <w:jc w:val="right"/>
            </w:pPr>
            <w:r>
              <w:t>443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EFE9E2C" w14:textId="59AC8988" w:rsidR="00795892" w:rsidRDefault="00795892" w:rsidP="00795892">
            <w:r>
              <w:t>012185</w:t>
            </w:r>
          </w:p>
        </w:tc>
        <w:tc>
          <w:tcPr>
            <w:tcW w:w="600" w:type="pct"/>
            <w:tcBorders>
              <w:top w:val="single" w:sz="4" w:space="0" w:color="auto"/>
              <w:left w:val="single" w:sz="4" w:space="0" w:color="auto"/>
              <w:bottom w:val="single" w:sz="4" w:space="0" w:color="auto"/>
              <w:right w:val="single" w:sz="4" w:space="0" w:color="auto"/>
            </w:tcBorders>
          </w:tcPr>
          <w:p w14:paraId="7906CAB5" w14:textId="200F88F8" w:rsidR="00795892" w:rsidRPr="00FC23D0" w:rsidRDefault="00795892" w:rsidP="00795892">
            <w:pPr>
              <w:jc w:val="right"/>
            </w:pPr>
            <w:r w:rsidRPr="00230B5E">
              <w:t>9569,00</w:t>
            </w:r>
          </w:p>
        </w:tc>
        <w:tc>
          <w:tcPr>
            <w:tcW w:w="666" w:type="pct"/>
            <w:tcBorders>
              <w:top w:val="single" w:sz="4" w:space="0" w:color="auto"/>
              <w:left w:val="single" w:sz="4" w:space="0" w:color="auto"/>
              <w:bottom w:val="single" w:sz="4" w:space="0" w:color="auto"/>
              <w:right w:val="single" w:sz="4" w:space="0" w:color="auto"/>
            </w:tcBorders>
          </w:tcPr>
          <w:p w14:paraId="149B81F6" w14:textId="06B4A05C" w:rsidR="00795892" w:rsidRPr="00FC23D0" w:rsidRDefault="00795892" w:rsidP="00795892">
            <w:pPr>
              <w:jc w:val="right"/>
            </w:pPr>
            <w:r w:rsidRPr="00230B5E">
              <w:t>6816,73</w:t>
            </w:r>
          </w:p>
        </w:tc>
      </w:tr>
      <w:tr w:rsidR="00795892" w:rsidRPr="00291427" w14:paraId="5D1AF3CC"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1AD571C" w14:textId="77777777" w:rsidR="00795892" w:rsidRPr="00FC23D0" w:rsidRDefault="00795892" w:rsidP="0079589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1F39747" w14:textId="23AAE5D6" w:rsidR="00795892" w:rsidRDefault="00795892" w:rsidP="00795892">
            <w:r>
              <w:t>Šiaurinė gatvė</w:t>
            </w:r>
          </w:p>
        </w:tc>
        <w:tc>
          <w:tcPr>
            <w:tcW w:w="800" w:type="pct"/>
            <w:tcBorders>
              <w:top w:val="single" w:sz="4" w:space="0" w:color="auto"/>
              <w:left w:val="single" w:sz="4" w:space="0" w:color="auto"/>
              <w:bottom w:val="single" w:sz="4" w:space="0" w:color="auto"/>
              <w:right w:val="single" w:sz="4" w:space="0" w:color="auto"/>
            </w:tcBorders>
          </w:tcPr>
          <w:p w14:paraId="38FF4AEC" w14:textId="6E4000A1" w:rsidR="00795892" w:rsidRDefault="00795892" w:rsidP="00795892">
            <w:r>
              <w:t>Šerių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4EA0831" w14:textId="4E1CC08D" w:rsidR="00795892" w:rsidRDefault="00795892" w:rsidP="00795892">
            <w:r>
              <w:t>4400-6240-5718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1490C15" w14:textId="4AD7B5B8" w:rsidR="00795892" w:rsidRDefault="00795892" w:rsidP="00795892">
            <w:pPr>
              <w:jc w:val="right"/>
            </w:pPr>
            <w:r>
              <w:t>484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A6131A9" w14:textId="506336C0" w:rsidR="00795892" w:rsidRDefault="00795892" w:rsidP="00795892">
            <w:r>
              <w:t>011272</w:t>
            </w:r>
          </w:p>
        </w:tc>
        <w:tc>
          <w:tcPr>
            <w:tcW w:w="600" w:type="pct"/>
            <w:tcBorders>
              <w:top w:val="single" w:sz="4" w:space="0" w:color="auto"/>
              <w:left w:val="single" w:sz="4" w:space="0" w:color="auto"/>
              <w:right w:val="single" w:sz="4" w:space="0" w:color="auto"/>
            </w:tcBorders>
          </w:tcPr>
          <w:p w14:paraId="3DBAE46E" w14:textId="5F008835" w:rsidR="00795892" w:rsidRPr="00FC23D0" w:rsidRDefault="00795892" w:rsidP="00795892">
            <w:pPr>
              <w:jc w:val="right"/>
            </w:pPr>
            <w:r w:rsidRPr="000475EC">
              <w:t>38764,45</w:t>
            </w:r>
          </w:p>
        </w:tc>
        <w:tc>
          <w:tcPr>
            <w:tcW w:w="666" w:type="pct"/>
            <w:tcBorders>
              <w:top w:val="single" w:sz="4" w:space="0" w:color="auto"/>
              <w:left w:val="single" w:sz="4" w:space="0" w:color="auto"/>
              <w:bottom w:val="single" w:sz="4" w:space="0" w:color="auto"/>
              <w:right w:val="single" w:sz="4" w:space="0" w:color="auto"/>
            </w:tcBorders>
          </w:tcPr>
          <w:p w14:paraId="45DA271A" w14:textId="5A78A91C" w:rsidR="00795892" w:rsidRPr="00FC23D0" w:rsidRDefault="00795892" w:rsidP="00795892">
            <w:pPr>
              <w:jc w:val="right"/>
            </w:pPr>
            <w:r w:rsidRPr="00230B5E">
              <w:t>1060,86</w:t>
            </w:r>
          </w:p>
        </w:tc>
      </w:tr>
      <w:tr w:rsidR="00795892" w:rsidRPr="00291427" w14:paraId="724B82B2" w14:textId="77777777" w:rsidTr="00CF5346">
        <w:trPr>
          <w:trHeight w:val="934"/>
        </w:trPr>
        <w:tc>
          <w:tcPr>
            <w:tcW w:w="334" w:type="pct"/>
            <w:vMerge w:val="restart"/>
            <w:tcBorders>
              <w:top w:val="single" w:sz="4" w:space="0" w:color="auto"/>
              <w:left w:val="single" w:sz="4" w:space="0" w:color="auto"/>
              <w:right w:val="single" w:sz="4" w:space="0" w:color="auto"/>
            </w:tcBorders>
            <w:shd w:val="clear" w:color="auto" w:fill="auto"/>
          </w:tcPr>
          <w:p w14:paraId="6E07D3C4" w14:textId="77777777" w:rsidR="00795892" w:rsidRPr="00FC23D0" w:rsidRDefault="00795892" w:rsidP="00795892">
            <w:pPr>
              <w:numPr>
                <w:ilvl w:val="0"/>
                <w:numId w:val="3"/>
              </w:numPr>
              <w:ind w:left="510"/>
            </w:pPr>
          </w:p>
        </w:tc>
        <w:tc>
          <w:tcPr>
            <w:tcW w:w="933" w:type="pct"/>
            <w:vMerge w:val="restart"/>
            <w:tcBorders>
              <w:top w:val="single" w:sz="4" w:space="0" w:color="auto"/>
              <w:left w:val="single" w:sz="4" w:space="0" w:color="auto"/>
              <w:right w:val="single" w:sz="4" w:space="0" w:color="auto"/>
            </w:tcBorders>
            <w:shd w:val="clear" w:color="auto" w:fill="auto"/>
          </w:tcPr>
          <w:p w14:paraId="3D53ED4E" w14:textId="258F24CD" w:rsidR="00795892" w:rsidRDefault="00795892" w:rsidP="00795892">
            <w:r>
              <w:t xml:space="preserve">Kelias Nr. a11 (Privažiuojamasis kelias iki gyvenamųjų namų </w:t>
            </w:r>
            <w:proofErr w:type="spellStart"/>
            <w:r>
              <w:t>Migdoliškio</w:t>
            </w:r>
            <w:proofErr w:type="spellEnd"/>
            <w:r>
              <w:t xml:space="preserve"> k. nuo kelio Nr. 175)</w:t>
            </w:r>
          </w:p>
        </w:tc>
        <w:tc>
          <w:tcPr>
            <w:tcW w:w="800" w:type="pct"/>
            <w:tcBorders>
              <w:top w:val="single" w:sz="4" w:space="0" w:color="auto"/>
              <w:left w:val="single" w:sz="4" w:space="0" w:color="auto"/>
              <w:bottom w:val="single" w:sz="4" w:space="0" w:color="auto"/>
              <w:right w:val="single" w:sz="4" w:space="0" w:color="auto"/>
            </w:tcBorders>
          </w:tcPr>
          <w:p w14:paraId="57C3A0C7" w14:textId="0153A25C" w:rsidR="00795892" w:rsidRDefault="00795892" w:rsidP="00795892">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6FBCB29" w14:textId="748A4F48" w:rsidR="00795892" w:rsidRDefault="00795892" w:rsidP="00795892">
            <w:r>
              <w:t>4400-6444-8982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4ADA7B5" w14:textId="3F5EEE97" w:rsidR="00795892" w:rsidRDefault="00795892" w:rsidP="00795892">
            <w:pPr>
              <w:jc w:val="right"/>
            </w:pPr>
            <w:r>
              <w:t>1038</w:t>
            </w:r>
          </w:p>
        </w:tc>
        <w:tc>
          <w:tcPr>
            <w:tcW w:w="467" w:type="pct"/>
            <w:gridSpan w:val="2"/>
            <w:vMerge w:val="restart"/>
            <w:tcBorders>
              <w:top w:val="single" w:sz="4" w:space="0" w:color="auto"/>
              <w:left w:val="single" w:sz="4" w:space="0" w:color="auto"/>
              <w:right w:val="single" w:sz="4" w:space="0" w:color="auto"/>
            </w:tcBorders>
            <w:shd w:val="clear" w:color="auto" w:fill="auto"/>
          </w:tcPr>
          <w:p w14:paraId="15078CFE" w14:textId="4088B2E2" w:rsidR="00795892" w:rsidRDefault="00795892" w:rsidP="00795892">
            <w:r>
              <w:t>001974</w:t>
            </w:r>
          </w:p>
        </w:tc>
        <w:tc>
          <w:tcPr>
            <w:tcW w:w="600" w:type="pct"/>
            <w:vMerge w:val="restart"/>
            <w:tcBorders>
              <w:top w:val="single" w:sz="4" w:space="0" w:color="auto"/>
              <w:left w:val="single" w:sz="4" w:space="0" w:color="auto"/>
              <w:bottom w:val="single" w:sz="4" w:space="0" w:color="auto"/>
              <w:right w:val="single" w:sz="4" w:space="0" w:color="auto"/>
            </w:tcBorders>
          </w:tcPr>
          <w:p w14:paraId="6B917E54" w14:textId="0F065203" w:rsidR="00795892" w:rsidRPr="00FC23D0" w:rsidRDefault="00795892" w:rsidP="00795892">
            <w:pPr>
              <w:jc w:val="right"/>
            </w:pPr>
            <w:r w:rsidRPr="00230B5E">
              <w:t>43239,06</w:t>
            </w:r>
          </w:p>
          <w:p w14:paraId="5DB8B5A0" w14:textId="3F0E553A" w:rsidR="00795892" w:rsidRPr="00FC23D0" w:rsidRDefault="00795892" w:rsidP="00795892">
            <w:pPr>
              <w:jc w:val="right"/>
            </w:pPr>
          </w:p>
        </w:tc>
        <w:tc>
          <w:tcPr>
            <w:tcW w:w="666" w:type="pct"/>
            <w:vMerge w:val="restart"/>
            <w:tcBorders>
              <w:top w:val="single" w:sz="4" w:space="0" w:color="auto"/>
              <w:left w:val="single" w:sz="4" w:space="0" w:color="auto"/>
              <w:bottom w:val="single" w:sz="4" w:space="0" w:color="auto"/>
              <w:right w:val="single" w:sz="4" w:space="0" w:color="auto"/>
            </w:tcBorders>
          </w:tcPr>
          <w:p w14:paraId="4C50595E" w14:textId="61FC8BA5" w:rsidR="00795892" w:rsidRPr="00FC23D0" w:rsidRDefault="00795892" w:rsidP="00795892">
            <w:pPr>
              <w:jc w:val="right"/>
            </w:pPr>
            <w:r w:rsidRPr="00230B5E">
              <w:t>1691,48</w:t>
            </w:r>
          </w:p>
          <w:p w14:paraId="121CB4A9" w14:textId="77585113" w:rsidR="00795892" w:rsidRPr="00FC23D0" w:rsidRDefault="00795892" w:rsidP="00795892">
            <w:pPr>
              <w:jc w:val="right"/>
            </w:pPr>
          </w:p>
        </w:tc>
      </w:tr>
      <w:tr w:rsidR="00795892" w:rsidRPr="00291427" w14:paraId="72FF9461" w14:textId="77777777" w:rsidTr="00CF5346">
        <w:trPr>
          <w:trHeight w:val="270"/>
        </w:trPr>
        <w:tc>
          <w:tcPr>
            <w:tcW w:w="334" w:type="pct"/>
            <w:vMerge/>
            <w:tcBorders>
              <w:left w:val="single" w:sz="4" w:space="0" w:color="auto"/>
              <w:bottom w:val="single" w:sz="4" w:space="0" w:color="auto"/>
              <w:right w:val="single" w:sz="4" w:space="0" w:color="auto"/>
            </w:tcBorders>
            <w:shd w:val="clear" w:color="auto" w:fill="auto"/>
          </w:tcPr>
          <w:p w14:paraId="4940854B" w14:textId="77777777" w:rsidR="00795892" w:rsidRPr="00FC23D0" w:rsidRDefault="00795892" w:rsidP="00795892">
            <w:pPr>
              <w:numPr>
                <w:ilvl w:val="0"/>
                <w:numId w:val="3"/>
              </w:numPr>
              <w:ind w:left="510"/>
            </w:pPr>
          </w:p>
        </w:tc>
        <w:tc>
          <w:tcPr>
            <w:tcW w:w="933" w:type="pct"/>
            <w:vMerge/>
            <w:tcBorders>
              <w:left w:val="single" w:sz="4" w:space="0" w:color="auto"/>
              <w:bottom w:val="single" w:sz="4" w:space="0" w:color="auto"/>
              <w:right w:val="single" w:sz="4" w:space="0" w:color="auto"/>
            </w:tcBorders>
            <w:shd w:val="clear" w:color="auto" w:fill="auto"/>
          </w:tcPr>
          <w:p w14:paraId="4B467B31" w14:textId="04F0D103" w:rsidR="00795892" w:rsidRDefault="00795892" w:rsidP="00795892"/>
        </w:tc>
        <w:tc>
          <w:tcPr>
            <w:tcW w:w="800" w:type="pct"/>
            <w:tcBorders>
              <w:top w:val="single" w:sz="4" w:space="0" w:color="auto"/>
              <w:left w:val="single" w:sz="4" w:space="0" w:color="auto"/>
              <w:bottom w:val="single" w:sz="4" w:space="0" w:color="auto"/>
              <w:right w:val="single" w:sz="4" w:space="0" w:color="auto"/>
            </w:tcBorders>
          </w:tcPr>
          <w:p w14:paraId="69F0E4AF" w14:textId="084FEBBB" w:rsidR="00795892" w:rsidRDefault="00795892" w:rsidP="00795892">
            <w:proofErr w:type="spellStart"/>
            <w:r>
              <w:t>Krepšiagalio</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981FE44" w14:textId="2FE0BA2D" w:rsidR="00795892" w:rsidRDefault="00795892" w:rsidP="00795892">
            <w:r>
              <w:t>4400-6444-8971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0306D75" w14:textId="77777777" w:rsidR="00795892" w:rsidRDefault="00795892" w:rsidP="00795892">
            <w:pPr>
              <w:jc w:val="right"/>
            </w:pPr>
            <w:r>
              <w:t>237</w:t>
            </w:r>
          </w:p>
          <w:p w14:paraId="6B0457BC" w14:textId="787CE676" w:rsidR="00795892" w:rsidRDefault="00795892" w:rsidP="00795892">
            <w:pPr>
              <w:jc w:val="right"/>
            </w:pPr>
          </w:p>
        </w:tc>
        <w:tc>
          <w:tcPr>
            <w:tcW w:w="467" w:type="pct"/>
            <w:gridSpan w:val="2"/>
            <w:vMerge/>
            <w:tcBorders>
              <w:left w:val="single" w:sz="4" w:space="0" w:color="auto"/>
              <w:bottom w:val="single" w:sz="4" w:space="0" w:color="auto"/>
              <w:right w:val="single" w:sz="4" w:space="0" w:color="auto"/>
            </w:tcBorders>
            <w:shd w:val="clear" w:color="auto" w:fill="auto"/>
          </w:tcPr>
          <w:p w14:paraId="20A6A9C1" w14:textId="546EFA64" w:rsidR="00795892" w:rsidRDefault="00795892" w:rsidP="00795892"/>
        </w:tc>
        <w:tc>
          <w:tcPr>
            <w:tcW w:w="600" w:type="pct"/>
            <w:vMerge/>
            <w:tcBorders>
              <w:top w:val="single" w:sz="4" w:space="0" w:color="auto"/>
              <w:left w:val="single" w:sz="4" w:space="0" w:color="auto"/>
              <w:bottom w:val="single" w:sz="4" w:space="0" w:color="auto"/>
              <w:right w:val="single" w:sz="4" w:space="0" w:color="auto"/>
            </w:tcBorders>
          </w:tcPr>
          <w:p w14:paraId="34CB1EAA" w14:textId="1A1C35A8" w:rsidR="00795892" w:rsidRPr="00FC23D0" w:rsidRDefault="00795892" w:rsidP="00795892">
            <w:pPr>
              <w:jc w:val="right"/>
            </w:pPr>
          </w:p>
        </w:tc>
        <w:tc>
          <w:tcPr>
            <w:tcW w:w="666" w:type="pct"/>
            <w:vMerge/>
            <w:tcBorders>
              <w:top w:val="single" w:sz="4" w:space="0" w:color="auto"/>
              <w:left w:val="single" w:sz="4" w:space="0" w:color="auto"/>
              <w:bottom w:val="single" w:sz="4" w:space="0" w:color="auto"/>
              <w:right w:val="single" w:sz="4" w:space="0" w:color="auto"/>
            </w:tcBorders>
          </w:tcPr>
          <w:p w14:paraId="6F643985" w14:textId="1984E399" w:rsidR="00795892" w:rsidRPr="00FC23D0" w:rsidRDefault="00795892" w:rsidP="00795892">
            <w:pPr>
              <w:jc w:val="right"/>
            </w:pPr>
          </w:p>
        </w:tc>
      </w:tr>
      <w:tr w:rsidR="00795892" w:rsidRPr="00291427" w14:paraId="7D7C5F4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1EC5130" w14:textId="77777777" w:rsidR="00795892" w:rsidRPr="00FC23D0" w:rsidRDefault="00795892" w:rsidP="0079589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1F37354" w14:textId="4E8A0B54" w:rsidR="00795892" w:rsidRDefault="00795892" w:rsidP="00795892">
            <w:r>
              <w:t>Kelias Nr. a14 (Privažiuojamasis kelias iki gyvenamųjų namų Vertimų k. nuo kelio Nr. 1226)</w:t>
            </w:r>
          </w:p>
        </w:tc>
        <w:tc>
          <w:tcPr>
            <w:tcW w:w="800" w:type="pct"/>
            <w:tcBorders>
              <w:top w:val="single" w:sz="4" w:space="0" w:color="auto"/>
              <w:left w:val="single" w:sz="4" w:space="0" w:color="auto"/>
              <w:bottom w:val="single" w:sz="4" w:space="0" w:color="auto"/>
              <w:right w:val="single" w:sz="4" w:space="0" w:color="auto"/>
            </w:tcBorders>
          </w:tcPr>
          <w:p w14:paraId="239C5601" w14:textId="3306A4E5" w:rsidR="00795892" w:rsidRDefault="00795892" w:rsidP="00795892">
            <w:r>
              <w:t>Vertimų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F9C1AD6" w14:textId="284731AA" w:rsidR="00795892" w:rsidRDefault="00795892" w:rsidP="00795892">
            <w:r>
              <w:t>4400-6444-5214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E82D3C7" w14:textId="77777777" w:rsidR="00795892" w:rsidRDefault="00795892" w:rsidP="00795892">
            <w:pPr>
              <w:jc w:val="right"/>
            </w:pPr>
            <w:r>
              <w:t>225</w:t>
            </w:r>
          </w:p>
          <w:p w14:paraId="62BE5F9A" w14:textId="238EBEC5" w:rsidR="00795892" w:rsidRDefault="00795892" w:rsidP="00795892">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C668B4F" w14:textId="23DCBA4B" w:rsidR="00795892" w:rsidRDefault="00795892" w:rsidP="00795892">
            <w:r>
              <w:t>003323</w:t>
            </w:r>
          </w:p>
        </w:tc>
        <w:tc>
          <w:tcPr>
            <w:tcW w:w="600" w:type="pct"/>
            <w:tcBorders>
              <w:top w:val="single" w:sz="4" w:space="0" w:color="auto"/>
              <w:left w:val="single" w:sz="4" w:space="0" w:color="auto"/>
              <w:bottom w:val="single" w:sz="4" w:space="0" w:color="auto"/>
              <w:right w:val="single" w:sz="4" w:space="0" w:color="auto"/>
            </w:tcBorders>
          </w:tcPr>
          <w:p w14:paraId="44FB32E9" w14:textId="0084EE3F" w:rsidR="00795892" w:rsidRPr="00FC23D0" w:rsidRDefault="00795892" w:rsidP="00795892">
            <w:pPr>
              <w:jc w:val="right"/>
            </w:pPr>
            <w:r w:rsidRPr="00FB5EFF">
              <w:t>28888,16</w:t>
            </w:r>
          </w:p>
        </w:tc>
        <w:tc>
          <w:tcPr>
            <w:tcW w:w="666" w:type="pct"/>
            <w:tcBorders>
              <w:top w:val="single" w:sz="4" w:space="0" w:color="auto"/>
              <w:left w:val="single" w:sz="4" w:space="0" w:color="auto"/>
              <w:bottom w:val="single" w:sz="4" w:space="0" w:color="auto"/>
              <w:right w:val="single" w:sz="4" w:space="0" w:color="auto"/>
            </w:tcBorders>
          </w:tcPr>
          <w:p w14:paraId="73DCECFB" w14:textId="122B49C7" w:rsidR="00795892" w:rsidRPr="00FC23D0" w:rsidRDefault="00795892" w:rsidP="00795892">
            <w:pPr>
              <w:jc w:val="right"/>
            </w:pPr>
            <w:r w:rsidRPr="00FB5EFF">
              <w:t>648,42</w:t>
            </w:r>
          </w:p>
        </w:tc>
      </w:tr>
      <w:tr w:rsidR="00795892" w:rsidRPr="00291427" w14:paraId="4207542B"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7611292" w14:textId="77777777" w:rsidR="00795892" w:rsidRPr="00FC23D0" w:rsidRDefault="00795892" w:rsidP="0079589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2123FC8" w14:textId="4B885E92" w:rsidR="00795892" w:rsidRDefault="00795892" w:rsidP="00795892">
            <w:r>
              <w:t xml:space="preserve">Kelias Nr. a15 (Privažiuojamasis kelias iki gyvenamųjų namų </w:t>
            </w:r>
            <w:proofErr w:type="spellStart"/>
            <w:r>
              <w:t>Padvarninkų</w:t>
            </w:r>
            <w:proofErr w:type="spellEnd"/>
            <w:r>
              <w:t xml:space="preserve"> g., </w:t>
            </w:r>
            <w:proofErr w:type="spellStart"/>
            <w:r>
              <w:t>Padvarninkų</w:t>
            </w:r>
            <w:proofErr w:type="spellEnd"/>
            <w:r>
              <w:t xml:space="preserve"> k. nuo kelio Nr. 1202)</w:t>
            </w:r>
          </w:p>
        </w:tc>
        <w:tc>
          <w:tcPr>
            <w:tcW w:w="800" w:type="pct"/>
            <w:tcBorders>
              <w:top w:val="single" w:sz="4" w:space="0" w:color="auto"/>
              <w:left w:val="single" w:sz="4" w:space="0" w:color="auto"/>
              <w:bottom w:val="single" w:sz="4" w:space="0" w:color="auto"/>
              <w:right w:val="single" w:sz="4" w:space="0" w:color="auto"/>
            </w:tcBorders>
          </w:tcPr>
          <w:p w14:paraId="2125C635" w14:textId="62EF8FFE" w:rsidR="00795892" w:rsidRDefault="00795892" w:rsidP="00795892">
            <w:proofErr w:type="spellStart"/>
            <w:r>
              <w:t>Padvarninkų</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1319DF8" w14:textId="12E960F2" w:rsidR="00795892" w:rsidRDefault="00795892" w:rsidP="00795892">
            <w:r>
              <w:t>4400-6443-9732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7860E35" w14:textId="7DA6A76F" w:rsidR="00795892" w:rsidRDefault="00795892" w:rsidP="00795892">
            <w:pPr>
              <w:jc w:val="right"/>
            </w:pPr>
            <w:r>
              <w:t>71</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CDBDC4C" w14:textId="65192F7C" w:rsidR="00795892" w:rsidRDefault="00795892" w:rsidP="00795892">
            <w:r>
              <w:t>003315</w:t>
            </w:r>
          </w:p>
        </w:tc>
        <w:tc>
          <w:tcPr>
            <w:tcW w:w="600" w:type="pct"/>
            <w:tcBorders>
              <w:top w:val="single" w:sz="4" w:space="0" w:color="auto"/>
              <w:left w:val="single" w:sz="4" w:space="0" w:color="auto"/>
              <w:bottom w:val="single" w:sz="4" w:space="0" w:color="auto"/>
              <w:right w:val="single" w:sz="4" w:space="0" w:color="auto"/>
            </w:tcBorders>
          </w:tcPr>
          <w:p w14:paraId="799F2FAA" w14:textId="3442DC84" w:rsidR="00795892" w:rsidRPr="00FC23D0" w:rsidRDefault="00795892" w:rsidP="00795892">
            <w:pPr>
              <w:jc w:val="right"/>
            </w:pPr>
            <w:r w:rsidRPr="00FB5EFF">
              <w:t>259,29</w:t>
            </w:r>
          </w:p>
        </w:tc>
        <w:tc>
          <w:tcPr>
            <w:tcW w:w="666" w:type="pct"/>
            <w:tcBorders>
              <w:top w:val="single" w:sz="4" w:space="0" w:color="auto"/>
              <w:left w:val="single" w:sz="4" w:space="0" w:color="auto"/>
              <w:bottom w:val="single" w:sz="4" w:space="0" w:color="auto"/>
              <w:right w:val="single" w:sz="4" w:space="0" w:color="auto"/>
            </w:tcBorders>
          </w:tcPr>
          <w:p w14:paraId="6AF487B6" w14:textId="04128687" w:rsidR="00795892" w:rsidRPr="00FC23D0" w:rsidRDefault="00795892" w:rsidP="00795892">
            <w:pPr>
              <w:jc w:val="right"/>
            </w:pPr>
            <w:r w:rsidRPr="00FB5EFF">
              <w:t>210,65</w:t>
            </w:r>
          </w:p>
        </w:tc>
      </w:tr>
      <w:tr w:rsidR="001B6A89" w:rsidRPr="00291427" w14:paraId="704949D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E34C39F"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94187F9" w14:textId="789F15BA" w:rsidR="001B6A89" w:rsidRDefault="001B6A89" w:rsidP="001B6A89">
            <w:r>
              <w:t>Kelias Nr. a16-1 (</w:t>
            </w:r>
            <w:proofErr w:type="spellStart"/>
            <w:r>
              <w:t>Padvarninkai</w:t>
            </w:r>
            <w:proofErr w:type="spellEnd"/>
            <w:r>
              <w:t>- Gyvatynė, I)</w:t>
            </w:r>
          </w:p>
        </w:tc>
        <w:tc>
          <w:tcPr>
            <w:tcW w:w="800" w:type="pct"/>
            <w:tcBorders>
              <w:top w:val="single" w:sz="4" w:space="0" w:color="auto"/>
              <w:left w:val="single" w:sz="4" w:space="0" w:color="auto"/>
              <w:bottom w:val="single" w:sz="4" w:space="0" w:color="auto"/>
              <w:right w:val="single" w:sz="4" w:space="0" w:color="auto"/>
            </w:tcBorders>
          </w:tcPr>
          <w:p w14:paraId="220A33CD" w14:textId="69F800E6" w:rsidR="001B6A89" w:rsidRDefault="001B6A89" w:rsidP="001B6A89">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C71F8DD" w14:textId="64B3FF40" w:rsidR="001B6A89" w:rsidRDefault="001B6A89" w:rsidP="001B6A89">
            <w:r>
              <w:t>4400-6443-9607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B653BBC" w14:textId="11101060" w:rsidR="001B6A89" w:rsidRDefault="001B6A89" w:rsidP="001B6A89">
            <w:pPr>
              <w:jc w:val="right"/>
            </w:pPr>
            <w:r>
              <w:t>432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5B1621B" w14:textId="36C5F444" w:rsidR="001B6A89" w:rsidRDefault="001B6A89" w:rsidP="001B6A89">
            <w:r>
              <w:t>003332</w:t>
            </w:r>
          </w:p>
        </w:tc>
        <w:tc>
          <w:tcPr>
            <w:tcW w:w="600" w:type="pct"/>
            <w:tcBorders>
              <w:top w:val="single" w:sz="4" w:space="0" w:color="auto"/>
              <w:left w:val="single" w:sz="4" w:space="0" w:color="auto"/>
              <w:bottom w:val="single" w:sz="4" w:space="0" w:color="auto"/>
              <w:right w:val="single" w:sz="4" w:space="0" w:color="auto"/>
            </w:tcBorders>
          </w:tcPr>
          <w:p w14:paraId="710D723C" w14:textId="308633D3" w:rsidR="001B6A89" w:rsidRPr="00FC23D0" w:rsidRDefault="001B6A89" w:rsidP="001B6A89">
            <w:pPr>
              <w:jc w:val="right"/>
            </w:pPr>
            <w:r w:rsidRPr="00FB5EFF">
              <w:t>8701,30</w:t>
            </w:r>
          </w:p>
        </w:tc>
        <w:tc>
          <w:tcPr>
            <w:tcW w:w="666" w:type="pct"/>
            <w:tcBorders>
              <w:top w:val="single" w:sz="4" w:space="0" w:color="auto"/>
              <w:left w:val="single" w:sz="4" w:space="0" w:color="auto"/>
              <w:bottom w:val="single" w:sz="4" w:space="0" w:color="auto"/>
              <w:right w:val="single" w:sz="4" w:space="0" w:color="auto"/>
            </w:tcBorders>
          </w:tcPr>
          <w:p w14:paraId="2BE44C21" w14:textId="499237AE" w:rsidR="001B6A89" w:rsidRPr="00FC23D0" w:rsidRDefault="001B6A89" w:rsidP="001B6A89">
            <w:pPr>
              <w:jc w:val="right"/>
            </w:pPr>
            <w:r w:rsidRPr="00FB5EFF">
              <w:t>195,28</w:t>
            </w:r>
          </w:p>
        </w:tc>
      </w:tr>
      <w:tr w:rsidR="001B6A89" w:rsidRPr="00291427" w14:paraId="234C011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D9B5425"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AF7F830" w14:textId="4D01E176" w:rsidR="001B6A89" w:rsidRDefault="001B6A89" w:rsidP="001B6A89">
            <w:r>
              <w:t xml:space="preserve">Kelias Nr. a17 (Kelias Nr. (Privažiuojamasis kelias iki gyvenamųjų namų </w:t>
            </w:r>
            <w:proofErr w:type="spellStart"/>
            <w:r>
              <w:t>Zabelynės</w:t>
            </w:r>
            <w:proofErr w:type="spellEnd"/>
            <w:r>
              <w:t xml:space="preserve"> k. nuo Versmės g., </w:t>
            </w:r>
            <w:proofErr w:type="spellStart"/>
            <w:r>
              <w:t>Padvarninkų</w:t>
            </w:r>
            <w:proofErr w:type="spellEnd"/>
            <w:r>
              <w:t xml:space="preserve"> k.) </w:t>
            </w:r>
          </w:p>
        </w:tc>
        <w:tc>
          <w:tcPr>
            <w:tcW w:w="800" w:type="pct"/>
            <w:tcBorders>
              <w:top w:val="single" w:sz="4" w:space="0" w:color="auto"/>
              <w:left w:val="single" w:sz="4" w:space="0" w:color="auto"/>
              <w:bottom w:val="single" w:sz="4" w:space="0" w:color="auto"/>
              <w:right w:val="single" w:sz="4" w:space="0" w:color="auto"/>
            </w:tcBorders>
          </w:tcPr>
          <w:p w14:paraId="15F9473F" w14:textId="272A30BA" w:rsidR="001B6A89" w:rsidRDefault="001B6A89" w:rsidP="001B6A89">
            <w:proofErr w:type="spellStart"/>
            <w:r>
              <w:t>Zabelynės</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72EEE77" w14:textId="312288A1" w:rsidR="001B6A89" w:rsidRDefault="001B6A89" w:rsidP="001B6A89">
            <w:r>
              <w:t>4400-6443-9707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D688309" w14:textId="77777777" w:rsidR="001B6A89" w:rsidRDefault="001B6A89" w:rsidP="001B6A89">
            <w:pPr>
              <w:jc w:val="right"/>
            </w:pPr>
            <w:r>
              <w:t>1202</w:t>
            </w:r>
          </w:p>
          <w:p w14:paraId="7E7F1601"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C7C2F34" w14:textId="12D121ED" w:rsidR="001B6A89" w:rsidRDefault="001B6A89" w:rsidP="001B6A89">
            <w:r>
              <w:t>012056</w:t>
            </w:r>
          </w:p>
        </w:tc>
        <w:tc>
          <w:tcPr>
            <w:tcW w:w="600" w:type="pct"/>
            <w:tcBorders>
              <w:top w:val="single" w:sz="4" w:space="0" w:color="auto"/>
              <w:left w:val="single" w:sz="4" w:space="0" w:color="auto"/>
              <w:bottom w:val="single" w:sz="4" w:space="0" w:color="auto"/>
              <w:right w:val="single" w:sz="4" w:space="0" w:color="auto"/>
            </w:tcBorders>
          </w:tcPr>
          <w:p w14:paraId="732BCE0E" w14:textId="277EFB4C" w:rsidR="001B6A89" w:rsidRPr="00FC23D0" w:rsidRDefault="001B6A89" w:rsidP="001B6A89">
            <w:pPr>
              <w:jc w:val="right"/>
            </w:pPr>
            <w:r w:rsidRPr="00FB5EFF">
              <w:t>26632,00</w:t>
            </w:r>
          </w:p>
        </w:tc>
        <w:tc>
          <w:tcPr>
            <w:tcW w:w="666" w:type="pct"/>
            <w:tcBorders>
              <w:top w:val="single" w:sz="4" w:space="0" w:color="auto"/>
              <w:left w:val="single" w:sz="4" w:space="0" w:color="auto"/>
              <w:bottom w:val="single" w:sz="4" w:space="0" w:color="auto"/>
              <w:right w:val="single" w:sz="4" w:space="0" w:color="auto"/>
            </w:tcBorders>
          </w:tcPr>
          <w:p w14:paraId="728CEC23" w14:textId="4D7B5DB0" w:rsidR="001B6A89" w:rsidRPr="00FC23D0" w:rsidRDefault="001B6A89" w:rsidP="001B6A89">
            <w:pPr>
              <w:jc w:val="right"/>
            </w:pPr>
            <w:r w:rsidRPr="00FB5EFF">
              <w:t>18971,59</w:t>
            </w:r>
          </w:p>
        </w:tc>
      </w:tr>
      <w:tr w:rsidR="001B6A89" w:rsidRPr="00291427" w14:paraId="4F660F7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5D19084"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3A1D94A" w14:textId="353C488C" w:rsidR="001B6A89" w:rsidRDefault="001B6A89" w:rsidP="001B6A89">
            <w:r>
              <w:t xml:space="preserve">Kelias Nr. a18 (Pravažiuojamasis kelias nuo kelio Nr. </w:t>
            </w:r>
            <w:r>
              <w:lastRenderedPageBreak/>
              <w:t>121 iki kelio Nr. tr75)</w:t>
            </w:r>
          </w:p>
        </w:tc>
        <w:tc>
          <w:tcPr>
            <w:tcW w:w="800" w:type="pct"/>
            <w:tcBorders>
              <w:top w:val="single" w:sz="4" w:space="0" w:color="auto"/>
              <w:left w:val="single" w:sz="4" w:space="0" w:color="auto"/>
              <w:bottom w:val="single" w:sz="4" w:space="0" w:color="auto"/>
              <w:right w:val="single" w:sz="4" w:space="0" w:color="auto"/>
            </w:tcBorders>
          </w:tcPr>
          <w:p w14:paraId="3319D4B5" w14:textId="59AB8EF9" w:rsidR="001B6A89" w:rsidRDefault="001B6A89" w:rsidP="001B6A89">
            <w:proofErr w:type="spellStart"/>
            <w:r>
              <w:lastRenderedPageBreak/>
              <w:t>Pasmodų</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1020205" w14:textId="439C12CB" w:rsidR="001B6A89" w:rsidRDefault="001B6A89" w:rsidP="001B6A89">
            <w:r>
              <w:t>4400-6444-5258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3089564" w14:textId="77777777" w:rsidR="001B6A89" w:rsidRDefault="001B6A89" w:rsidP="001B6A89">
            <w:pPr>
              <w:jc w:val="right"/>
            </w:pPr>
            <w:r>
              <w:t>1811</w:t>
            </w:r>
          </w:p>
          <w:p w14:paraId="45141A43"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F4048C5" w14:textId="7851E242" w:rsidR="001B6A89" w:rsidRDefault="001B6A89" w:rsidP="001B6A89">
            <w:r>
              <w:t>003301</w:t>
            </w:r>
          </w:p>
        </w:tc>
        <w:tc>
          <w:tcPr>
            <w:tcW w:w="600" w:type="pct"/>
            <w:tcBorders>
              <w:top w:val="single" w:sz="4" w:space="0" w:color="auto"/>
              <w:left w:val="single" w:sz="4" w:space="0" w:color="auto"/>
              <w:bottom w:val="single" w:sz="4" w:space="0" w:color="auto"/>
              <w:right w:val="single" w:sz="4" w:space="0" w:color="auto"/>
            </w:tcBorders>
          </w:tcPr>
          <w:p w14:paraId="503476FF" w14:textId="10C602EE" w:rsidR="001B6A89" w:rsidRPr="00FC23D0" w:rsidRDefault="001B6A89" w:rsidP="001B6A89">
            <w:pPr>
              <w:jc w:val="right"/>
            </w:pPr>
            <w:r w:rsidRPr="00FB5EFF">
              <w:t>1429,43</w:t>
            </w:r>
          </w:p>
        </w:tc>
        <w:tc>
          <w:tcPr>
            <w:tcW w:w="666" w:type="pct"/>
            <w:tcBorders>
              <w:top w:val="single" w:sz="4" w:space="0" w:color="auto"/>
              <w:left w:val="single" w:sz="4" w:space="0" w:color="auto"/>
              <w:bottom w:val="single" w:sz="4" w:space="0" w:color="auto"/>
              <w:right w:val="single" w:sz="4" w:space="0" w:color="auto"/>
            </w:tcBorders>
          </w:tcPr>
          <w:p w14:paraId="07C5EEC7" w14:textId="158C8A6F" w:rsidR="001B6A89" w:rsidRPr="00FC23D0" w:rsidRDefault="001B6A89" w:rsidP="001B6A89">
            <w:pPr>
              <w:jc w:val="right"/>
            </w:pPr>
            <w:r w:rsidRPr="00FB5EFF">
              <w:t>331,95</w:t>
            </w:r>
          </w:p>
        </w:tc>
      </w:tr>
      <w:tr w:rsidR="001B6A89" w:rsidRPr="00291427" w14:paraId="21D38FC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96C843A"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31974CB" w14:textId="03A9873F" w:rsidR="001B6A89" w:rsidRDefault="001B6A89" w:rsidP="001B6A89">
            <w:r>
              <w:t xml:space="preserve">Kelias Nr. a22 (Kelias Nr. (Privažiuojamasis kelias prie sandėlio </w:t>
            </w:r>
            <w:proofErr w:type="spellStart"/>
            <w:r>
              <w:t>Zabelynės</w:t>
            </w:r>
            <w:proofErr w:type="spellEnd"/>
            <w:r>
              <w:t xml:space="preserve"> k. nuo kelio Nr. 1202)</w:t>
            </w:r>
          </w:p>
        </w:tc>
        <w:tc>
          <w:tcPr>
            <w:tcW w:w="800" w:type="pct"/>
            <w:tcBorders>
              <w:top w:val="single" w:sz="4" w:space="0" w:color="auto"/>
              <w:left w:val="single" w:sz="4" w:space="0" w:color="auto"/>
              <w:bottom w:val="single" w:sz="4" w:space="0" w:color="auto"/>
              <w:right w:val="single" w:sz="4" w:space="0" w:color="auto"/>
            </w:tcBorders>
          </w:tcPr>
          <w:p w14:paraId="32A273C7" w14:textId="1839841F" w:rsidR="001B6A89" w:rsidRDefault="001B6A89" w:rsidP="001B6A89">
            <w:proofErr w:type="spellStart"/>
            <w:r>
              <w:t>Zabelynės</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D405FA7" w14:textId="0B5FDB41" w:rsidR="001B6A89" w:rsidRDefault="001B6A89" w:rsidP="001B6A89">
            <w:r>
              <w:t>4400-6443-9618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F9CD1C" w14:textId="77777777" w:rsidR="001B6A89" w:rsidRDefault="001B6A89" w:rsidP="001B6A89">
            <w:pPr>
              <w:jc w:val="right"/>
            </w:pPr>
            <w:r>
              <w:t>48</w:t>
            </w:r>
          </w:p>
          <w:p w14:paraId="49A252A6"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34980FE" w14:textId="38AEB27F" w:rsidR="001B6A89" w:rsidRDefault="001B6A89" w:rsidP="001B6A89">
            <w:r>
              <w:t>003314</w:t>
            </w:r>
          </w:p>
        </w:tc>
        <w:tc>
          <w:tcPr>
            <w:tcW w:w="600" w:type="pct"/>
            <w:tcBorders>
              <w:top w:val="single" w:sz="4" w:space="0" w:color="auto"/>
              <w:left w:val="single" w:sz="4" w:space="0" w:color="auto"/>
              <w:bottom w:val="single" w:sz="4" w:space="0" w:color="auto"/>
              <w:right w:val="single" w:sz="4" w:space="0" w:color="auto"/>
            </w:tcBorders>
          </w:tcPr>
          <w:p w14:paraId="65E6968B" w14:textId="176B1DB5" w:rsidR="001B6A89" w:rsidRPr="00FC23D0" w:rsidRDefault="001B6A89" w:rsidP="001B6A89">
            <w:pPr>
              <w:jc w:val="right"/>
            </w:pPr>
            <w:r w:rsidRPr="00FB5EFF">
              <w:t>2956,22</w:t>
            </w:r>
          </w:p>
        </w:tc>
        <w:tc>
          <w:tcPr>
            <w:tcW w:w="666" w:type="pct"/>
            <w:tcBorders>
              <w:top w:val="single" w:sz="4" w:space="0" w:color="auto"/>
              <w:left w:val="single" w:sz="4" w:space="0" w:color="auto"/>
              <w:bottom w:val="single" w:sz="4" w:space="0" w:color="auto"/>
              <w:right w:val="single" w:sz="4" w:space="0" w:color="auto"/>
            </w:tcBorders>
          </w:tcPr>
          <w:p w14:paraId="5A2A3F84" w14:textId="7583046C" w:rsidR="001B6A89" w:rsidRPr="00FC23D0" w:rsidRDefault="001B6A89" w:rsidP="001B6A89">
            <w:pPr>
              <w:jc w:val="right"/>
            </w:pPr>
            <w:r w:rsidRPr="00FB5EFF">
              <w:t>66,46</w:t>
            </w:r>
          </w:p>
        </w:tc>
      </w:tr>
      <w:tr w:rsidR="001B6A89" w:rsidRPr="00291427" w14:paraId="28D460A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C40BE68"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4E126CD" w14:textId="2FCF3C01" w:rsidR="001B6A89" w:rsidRDefault="001B6A89" w:rsidP="001B6A89">
            <w:r>
              <w:t xml:space="preserve">Kelias Nr. 31 (Kelias Nr. (Privažiuojamasis kelias prie žvyro karjero </w:t>
            </w:r>
            <w:proofErr w:type="spellStart"/>
            <w:r>
              <w:t>Ramaškonių</w:t>
            </w:r>
            <w:proofErr w:type="spellEnd"/>
            <w:r>
              <w:t xml:space="preserve"> k. nuo kelio Nr. 1227)</w:t>
            </w:r>
          </w:p>
          <w:p w14:paraId="6AD57D30" w14:textId="54E7DA5A" w:rsidR="001B6A89" w:rsidRDefault="001B6A89" w:rsidP="001B6A89"/>
        </w:tc>
        <w:tc>
          <w:tcPr>
            <w:tcW w:w="800" w:type="pct"/>
            <w:tcBorders>
              <w:top w:val="single" w:sz="4" w:space="0" w:color="auto"/>
              <w:left w:val="single" w:sz="4" w:space="0" w:color="auto"/>
              <w:bottom w:val="single" w:sz="4" w:space="0" w:color="auto"/>
              <w:right w:val="single" w:sz="4" w:space="0" w:color="auto"/>
            </w:tcBorders>
          </w:tcPr>
          <w:p w14:paraId="1B307960" w14:textId="6FEB8A69" w:rsidR="001B6A89" w:rsidRDefault="001B6A89" w:rsidP="001B6A89">
            <w:proofErr w:type="spellStart"/>
            <w:r>
              <w:t>Beržoniškio</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DAD10BF" w14:textId="31333BDF" w:rsidR="001B6A89" w:rsidRDefault="001B6A89" w:rsidP="001B6A89">
            <w:r>
              <w:t>4400-6444-7310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368440E" w14:textId="5DB08D54" w:rsidR="001B6A89" w:rsidRDefault="001B6A89" w:rsidP="001B6A89">
            <w:pPr>
              <w:jc w:val="right"/>
            </w:pPr>
            <w:r>
              <w:t>150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207B0AB" w14:textId="366F4172" w:rsidR="001B6A89" w:rsidRDefault="001B6A89" w:rsidP="001B6A89">
            <w:r>
              <w:t>012057</w:t>
            </w:r>
          </w:p>
        </w:tc>
        <w:tc>
          <w:tcPr>
            <w:tcW w:w="600" w:type="pct"/>
            <w:tcBorders>
              <w:top w:val="single" w:sz="4" w:space="0" w:color="auto"/>
              <w:left w:val="single" w:sz="4" w:space="0" w:color="auto"/>
              <w:bottom w:val="single" w:sz="4" w:space="0" w:color="auto"/>
              <w:right w:val="single" w:sz="4" w:space="0" w:color="auto"/>
            </w:tcBorders>
          </w:tcPr>
          <w:p w14:paraId="6C1152F4" w14:textId="035F79E8" w:rsidR="001B6A89" w:rsidRPr="00FC23D0" w:rsidRDefault="001B6A89" w:rsidP="001B6A89">
            <w:pPr>
              <w:jc w:val="right"/>
            </w:pPr>
            <w:r w:rsidRPr="00FB5EFF">
              <w:t>3564,00</w:t>
            </w:r>
          </w:p>
        </w:tc>
        <w:tc>
          <w:tcPr>
            <w:tcW w:w="666" w:type="pct"/>
            <w:tcBorders>
              <w:top w:val="single" w:sz="4" w:space="0" w:color="auto"/>
              <w:left w:val="single" w:sz="4" w:space="0" w:color="auto"/>
              <w:bottom w:val="single" w:sz="4" w:space="0" w:color="auto"/>
              <w:right w:val="single" w:sz="4" w:space="0" w:color="auto"/>
            </w:tcBorders>
          </w:tcPr>
          <w:p w14:paraId="6FA85BBD" w14:textId="00D461E6" w:rsidR="001B6A89" w:rsidRPr="00FC23D0" w:rsidRDefault="001B6A89" w:rsidP="001B6A89">
            <w:pPr>
              <w:jc w:val="right"/>
            </w:pPr>
            <w:r w:rsidRPr="00FB5EFF">
              <w:t>2538,85</w:t>
            </w:r>
          </w:p>
        </w:tc>
      </w:tr>
      <w:tr w:rsidR="001B6A89" w:rsidRPr="00291427" w14:paraId="43A9AF2B" w14:textId="77777777" w:rsidTr="00CF5346">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558F62C6" w14:textId="77777777" w:rsidR="001B6A89" w:rsidRPr="00FC23D0" w:rsidRDefault="001B6A89" w:rsidP="001B6A89">
            <w:pPr>
              <w:numPr>
                <w:ilvl w:val="0"/>
                <w:numId w:val="3"/>
              </w:numPr>
              <w:ind w:left="510"/>
            </w:pPr>
          </w:p>
        </w:tc>
        <w:tc>
          <w:tcPr>
            <w:tcW w:w="933" w:type="pct"/>
            <w:vMerge w:val="restart"/>
            <w:tcBorders>
              <w:top w:val="single" w:sz="4" w:space="0" w:color="auto"/>
              <w:left w:val="single" w:sz="4" w:space="0" w:color="auto"/>
              <w:right w:val="single" w:sz="4" w:space="0" w:color="auto"/>
            </w:tcBorders>
            <w:shd w:val="clear" w:color="auto" w:fill="auto"/>
          </w:tcPr>
          <w:p w14:paraId="78CD3C0D" w14:textId="7CA77369" w:rsidR="001B6A89" w:rsidRDefault="001B6A89" w:rsidP="001B6A89">
            <w:r>
              <w:t xml:space="preserve">Kelias Nr. a33 (Pravažiuojamasis kelias nuo kelio Nr. 1216 iki </w:t>
            </w:r>
            <w:proofErr w:type="spellStart"/>
            <w:r>
              <w:t>Šilagalių</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7485B974" w14:textId="7D16E9D3" w:rsidR="001B6A89" w:rsidRDefault="001B6A89" w:rsidP="001B6A89">
            <w:r>
              <w:t>Mikierių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928855C" w14:textId="78E06630" w:rsidR="001B6A89" w:rsidRDefault="001B6A89" w:rsidP="001B6A89">
            <w:r>
              <w:t>4400-6444-7330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813A29D" w14:textId="3CE97035" w:rsidR="001B6A89" w:rsidRDefault="001B6A89" w:rsidP="001B6A89">
            <w:pPr>
              <w:jc w:val="right"/>
            </w:pPr>
            <w:r>
              <w:t>152</w:t>
            </w:r>
          </w:p>
          <w:p w14:paraId="3290FBC1" w14:textId="77777777" w:rsidR="001B6A89" w:rsidRDefault="001B6A89" w:rsidP="001B6A89">
            <w:pPr>
              <w:jc w:val="right"/>
            </w:pPr>
          </w:p>
        </w:tc>
        <w:tc>
          <w:tcPr>
            <w:tcW w:w="467" w:type="pct"/>
            <w:gridSpan w:val="2"/>
            <w:vMerge w:val="restart"/>
            <w:tcBorders>
              <w:top w:val="single" w:sz="4" w:space="0" w:color="auto"/>
              <w:left w:val="single" w:sz="4" w:space="0" w:color="auto"/>
              <w:right w:val="single" w:sz="4" w:space="0" w:color="auto"/>
            </w:tcBorders>
            <w:shd w:val="clear" w:color="auto" w:fill="auto"/>
          </w:tcPr>
          <w:p w14:paraId="7F16F313" w14:textId="7E847334" w:rsidR="001B6A89" w:rsidRDefault="001B6A89" w:rsidP="001B6A89">
            <w:r>
              <w:t>003311</w:t>
            </w:r>
          </w:p>
        </w:tc>
        <w:tc>
          <w:tcPr>
            <w:tcW w:w="600" w:type="pct"/>
            <w:vMerge w:val="restart"/>
            <w:tcBorders>
              <w:top w:val="single" w:sz="4" w:space="0" w:color="auto"/>
              <w:left w:val="single" w:sz="4" w:space="0" w:color="auto"/>
              <w:right w:val="single" w:sz="4" w:space="0" w:color="auto"/>
            </w:tcBorders>
          </w:tcPr>
          <w:p w14:paraId="2E78298C" w14:textId="6EBC52E6" w:rsidR="001B6A89" w:rsidRPr="00FC23D0" w:rsidRDefault="001B6A89" w:rsidP="001B6A89">
            <w:pPr>
              <w:jc w:val="right"/>
            </w:pPr>
            <w:r w:rsidRPr="00FB5EFF">
              <w:t>81550,03</w:t>
            </w:r>
          </w:p>
        </w:tc>
        <w:tc>
          <w:tcPr>
            <w:tcW w:w="666" w:type="pct"/>
            <w:vMerge w:val="restart"/>
            <w:tcBorders>
              <w:top w:val="single" w:sz="4" w:space="0" w:color="auto"/>
              <w:left w:val="single" w:sz="4" w:space="0" w:color="auto"/>
              <w:right w:val="single" w:sz="4" w:space="0" w:color="auto"/>
            </w:tcBorders>
          </w:tcPr>
          <w:p w14:paraId="52DEAD42" w14:textId="49C5310D" w:rsidR="001B6A89" w:rsidRPr="00FC23D0" w:rsidRDefault="001B6A89" w:rsidP="001B6A89">
            <w:pPr>
              <w:jc w:val="right"/>
            </w:pPr>
            <w:r w:rsidRPr="00FB5EFF">
              <w:t>1829,86</w:t>
            </w:r>
          </w:p>
        </w:tc>
      </w:tr>
      <w:tr w:rsidR="001B6A89" w:rsidRPr="00291427" w14:paraId="09EB8EB5" w14:textId="77777777" w:rsidTr="00CF5346">
        <w:trPr>
          <w:trHeight w:val="270"/>
        </w:trPr>
        <w:tc>
          <w:tcPr>
            <w:tcW w:w="334" w:type="pct"/>
            <w:vMerge/>
            <w:tcBorders>
              <w:left w:val="single" w:sz="4" w:space="0" w:color="auto"/>
              <w:right w:val="single" w:sz="4" w:space="0" w:color="auto"/>
            </w:tcBorders>
            <w:shd w:val="clear" w:color="auto" w:fill="auto"/>
          </w:tcPr>
          <w:p w14:paraId="103EA73D" w14:textId="77777777" w:rsidR="001B6A89" w:rsidRPr="00FC23D0" w:rsidRDefault="001B6A89" w:rsidP="001B6A89">
            <w:pPr>
              <w:numPr>
                <w:ilvl w:val="0"/>
                <w:numId w:val="3"/>
              </w:numPr>
              <w:ind w:left="510"/>
            </w:pPr>
          </w:p>
        </w:tc>
        <w:tc>
          <w:tcPr>
            <w:tcW w:w="933" w:type="pct"/>
            <w:vMerge/>
            <w:tcBorders>
              <w:left w:val="single" w:sz="4" w:space="0" w:color="auto"/>
              <w:right w:val="single" w:sz="4" w:space="0" w:color="auto"/>
            </w:tcBorders>
            <w:shd w:val="clear" w:color="auto" w:fill="auto"/>
          </w:tcPr>
          <w:p w14:paraId="4EA2888E" w14:textId="3F0375DC" w:rsidR="001B6A89" w:rsidRDefault="001B6A89" w:rsidP="001B6A89"/>
        </w:tc>
        <w:tc>
          <w:tcPr>
            <w:tcW w:w="800" w:type="pct"/>
            <w:tcBorders>
              <w:top w:val="single" w:sz="4" w:space="0" w:color="auto"/>
              <w:left w:val="single" w:sz="4" w:space="0" w:color="auto"/>
              <w:bottom w:val="single" w:sz="4" w:space="0" w:color="auto"/>
              <w:right w:val="single" w:sz="4" w:space="0" w:color="auto"/>
            </w:tcBorders>
          </w:tcPr>
          <w:p w14:paraId="4C5D8EAB" w14:textId="138DE6A7" w:rsidR="001B6A89" w:rsidRDefault="001B6A89" w:rsidP="001B6A89">
            <w:r>
              <w:t>Mikierių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C372338" w14:textId="0741C0FD" w:rsidR="001B6A89" w:rsidRDefault="001B6A89" w:rsidP="001B6A89">
            <w:r>
              <w:t>4400-6444-7322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A4EE0CE" w14:textId="2A911C34" w:rsidR="001B6A89" w:rsidRDefault="001B6A89" w:rsidP="001B6A89">
            <w:pPr>
              <w:jc w:val="right"/>
            </w:pPr>
            <w:r>
              <w:t>241</w:t>
            </w:r>
          </w:p>
        </w:tc>
        <w:tc>
          <w:tcPr>
            <w:tcW w:w="467" w:type="pct"/>
            <w:gridSpan w:val="2"/>
            <w:vMerge/>
            <w:tcBorders>
              <w:left w:val="single" w:sz="4" w:space="0" w:color="auto"/>
              <w:right w:val="single" w:sz="4" w:space="0" w:color="auto"/>
            </w:tcBorders>
            <w:shd w:val="clear" w:color="auto" w:fill="auto"/>
          </w:tcPr>
          <w:p w14:paraId="2F1300ED" w14:textId="77777777" w:rsidR="001B6A89" w:rsidRDefault="001B6A89" w:rsidP="001B6A89"/>
        </w:tc>
        <w:tc>
          <w:tcPr>
            <w:tcW w:w="600" w:type="pct"/>
            <w:vMerge/>
            <w:tcBorders>
              <w:left w:val="single" w:sz="4" w:space="0" w:color="auto"/>
              <w:right w:val="single" w:sz="4" w:space="0" w:color="auto"/>
            </w:tcBorders>
          </w:tcPr>
          <w:p w14:paraId="07173F85" w14:textId="77777777" w:rsidR="001B6A89" w:rsidRPr="00FC23D0" w:rsidRDefault="001B6A89" w:rsidP="001B6A89">
            <w:pPr>
              <w:jc w:val="right"/>
            </w:pPr>
          </w:p>
        </w:tc>
        <w:tc>
          <w:tcPr>
            <w:tcW w:w="666" w:type="pct"/>
            <w:vMerge/>
            <w:tcBorders>
              <w:left w:val="single" w:sz="4" w:space="0" w:color="auto"/>
              <w:right w:val="single" w:sz="4" w:space="0" w:color="auto"/>
            </w:tcBorders>
          </w:tcPr>
          <w:p w14:paraId="21EC865E" w14:textId="77777777" w:rsidR="001B6A89" w:rsidRPr="00FC23D0" w:rsidRDefault="001B6A89" w:rsidP="001B6A89">
            <w:pPr>
              <w:jc w:val="right"/>
            </w:pPr>
          </w:p>
        </w:tc>
      </w:tr>
      <w:tr w:rsidR="001B6A89" w:rsidRPr="00291427" w14:paraId="78E33885" w14:textId="77777777" w:rsidTr="00CF5346">
        <w:trPr>
          <w:trHeight w:val="270"/>
        </w:trPr>
        <w:tc>
          <w:tcPr>
            <w:tcW w:w="334" w:type="pct"/>
            <w:vMerge/>
            <w:tcBorders>
              <w:left w:val="single" w:sz="4" w:space="0" w:color="auto"/>
              <w:right w:val="single" w:sz="4" w:space="0" w:color="auto"/>
            </w:tcBorders>
            <w:shd w:val="clear" w:color="auto" w:fill="auto"/>
          </w:tcPr>
          <w:p w14:paraId="2CCE5EF7" w14:textId="77777777" w:rsidR="001B6A89" w:rsidRPr="00FC23D0" w:rsidRDefault="001B6A89" w:rsidP="001B6A89">
            <w:pPr>
              <w:numPr>
                <w:ilvl w:val="0"/>
                <w:numId w:val="3"/>
              </w:numPr>
              <w:ind w:left="510"/>
            </w:pPr>
          </w:p>
        </w:tc>
        <w:tc>
          <w:tcPr>
            <w:tcW w:w="933" w:type="pct"/>
            <w:vMerge/>
            <w:tcBorders>
              <w:left w:val="single" w:sz="4" w:space="0" w:color="auto"/>
              <w:right w:val="single" w:sz="4" w:space="0" w:color="auto"/>
            </w:tcBorders>
            <w:shd w:val="clear" w:color="auto" w:fill="auto"/>
          </w:tcPr>
          <w:p w14:paraId="041DFFD4" w14:textId="02CD565D" w:rsidR="001B6A89" w:rsidRDefault="001B6A89" w:rsidP="001B6A89"/>
        </w:tc>
        <w:tc>
          <w:tcPr>
            <w:tcW w:w="800" w:type="pct"/>
            <w:tcBorders>
              <w:top w:val="single" w:sz="4" w:space="0" w:color="auto"/>
              <w:left w:val="single" w:sz="4" w:space="0" w:color="auto"/>
              <w:bottom w:val="single" w:sz="4" w:space="0" w:color="auto"/>
              <w:right w:val="single" w:sz="4" w:space="0" w:color="auto"/>
            </w:tcBorders>
          </w:tcPr>
          <w:p w14:paraId="0DEC102E" w14:textId="47B48F76" w:rsidR="001B6A89" w:rsidRDefault="001B6A89" w:rsidP="001B6A89">
            <w:proofErr w:type="spellStart"/>
            <w:r>
              <w:t>Šilagalių</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43575F9" w14:textId="7BC2D21C" w:rsidR="001B6A89" w:rsidRDefault="001B6A89" w:rsidP="001B6A89">
            <w:r>
              <w:t>4400-6444-7363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354419E" w14:textId="77777777" w:rsidR="001B6A89" w:rsidRDefault="001B6A89" w:rsidP="001B6A89">
            <w:pPr>
              <w:jc w:val="right"/>
            </w:pPr>
            <w:r>
              <w:t>554</w:t>
            </w:r>
          </w:p>
          <w:p w14:paraId="01FBB351" w14:textId="77777777" w:rsidR="001B6A89" w:rsidRDefault="001B6A89" w:rsidP="001B6A89">
            <w:pPr>
              <w:jc w:val="right"/>
            </w:pPr>
          </w:p>
        </w:tc>
        <w:tc>
          <w:tcPr>
            <w:tcW w:w="467" w:type="pct"/>
            <w:gridSpan w:val="2"/>
            <w:vMerge/>
            <w:tcBorders>
              <w:left w:val="single" w:sz="4" w:space="0" w:color="auto"/>
              <w:right w:val="single" w:sz="4" w:space="0" w:color="auto"/>
            </w:tcBorders>
            <w:shd w:val="clear" w:color="auto" w:fill="auto"/>
          </w:tcPr>
          <w:p w14:paraId="301AE672" w14:textId="77777777" w:rsidR="001B6A89" w:rsidRDefault="001B6A89" w:rsidP="001B6A89"/>
        </w:tc>
        <w:tc>
          <w:tcPr>
            <w:tcW w:w="600" w:type="pct"/>
            <w:vMerge/>
            <w:tcBorders>
              <w:left w:val="single" w:sz="4" w:space="0" w:color="auto"/>
              <w:right w:val="single" w:sz="4" w:space="0" w:color="auto"/>
            </w:tcBorders>
          </w:tcPr>
          <w:p w14:paraId="130769DA" w14:textId="77777777" w:rsidR="001B6A89" w:rsidRPr="00FC23D0" w:rsidRDefault="001B6A89" w:rsidP="001B6A89">
            <w:pPr>
              <w:jc w:val="right"/>
            </w:pPr>
          </w:p>
        </w:tc>
        <w:tc>
          <w:tcPr>
            <w:tcW w:w="666" w:type="pct"/>
            <w:vMerge/>
            <w:tcBorders>
              <w:left w:val="single" w:sz="4" w:space="0" w:color="auto"/>
              <w:right w:val="single" w:sz="4" w:space="0" w:color="auto"/>
            </w:tcBorders>
          </w:tcPr>
          <w:p w14:paraId="1E7490C9" w14:textId="77777777" w:rsidR="001B6A89" w:rsidRPr="00FC23D0" w:rsidRDefault="001B6A89" w:rsidP="001B6A89">
            <w:pPr>
              <w:jc w:val="right"/>
            </w:pPr>
          </w:p>
        </w:tc>
      </w:tr>
      <w:tr w:rsidR="001B6A89" w:rsidRPr="00291427" w14:paraId="4FECB238" w14:textId="77777777" w:rsidTr="00CF5346">
        <w:trPr>
          <w:trHeight w:val="270"/>
        </w:trPr>
        <w:tc>
          <w:tcPr>
            <w:tcW w:w="334" w:type="pct"/>
            <w:vMerge/>
            <w:tcBorders>
              <w:left w:val="single" w:sz="4" w:space="0" w:color="auto"/>
              <w:bottom w:val="single" w:sz="4" w:space="0" w:color="auto"/>
              <w:right w:val="single" w:sz="4" w:space="0" w:color="auto"/>
            </w:tcBorders>
            <w:shd w:val="clear" w:color="auto" w:fill="auto"/>
          </w:tcPr>
          <w:p w14:paraId="3FFC4DC9" w14:textId="77777777" w:rsidR="001B6A89" w:rsidRPr="00FC23D0" w:rsidRDefault="001B6A89" w:rsidP="001B6A89">
            <w:pPr>
              <w:numPr>
                <w:ilvl w:val="0"/>
                <w:numId w:val="3"/>
              </w:numPr>
              <w:ind w:left="510"/>
            </w:pPr>
          </w:p>
        </w:tc>
        <w:tc>
          <w:tcPr>
            <w:tcW w:w="933" w:type="pct"/>
            <w:vMerge/>
            <w:tcBorders>
              <w:left w:val="single" w:sz="4" w:space="0" w:color="auto"/>
              <w:bottom w:val="single" w:sz="4" w:space="0" w:color="auto"/>
              <w:right w:val="single" w:sz="4" w:space="0" w:color="auto"/>
            </w:tcBorders>
            <w:shd w:val="clear" w:color="auto" w:fill="auto"/>
          </w:tcPr>
          <w:p w14:paraId="4D410171" w14:textId="15D44454" w:rsidR="001B6A89" w:rsidRDefault="001B6A89" w:rsidP="001B6A89"/>
        </w:tc>
        <w:tc>
          <w:tcPr>
            <w:tcW w:w="800" w:type="pct"/>
            <w:tcBorders>
              <w:top w:val="single" w:sz="4" w:space="0" w:color="auto"/>
              <w:left w:val="single" w:sz="4" w:space="0" w:color="auto"/>
              <w:bottom w:val="single" w:sz="4" w:space="0" w:color="auto"/>
              <w:right w:val="single" w:sz="4" w:space="0" w:color="auto"/>
            </w:tcBorders>
          </w:tcPr>
          <w:p w14:paraId="1785965D" w14:textId="42A316BA" w:rsidR="001B6A89" w:rsidRDefault="001B6A89" w:rsidP="001B6A89">
            <w:proofErr w:type="spellStart"/>
            <w:r>
              <w:t>Šilagalių</w:t>
            </w:r>
            <w:proofErr w:type="spellEnd"/>
            <w:r>
              <w:t xml:space="preserve"> k., Anykščių r. sav. </w:t>
            </w:r>
          </w:p>
          <w:p w14:paraId="51E13BB1" w14:textId="77777777" w:rsidR="001B6A89" w:rsidRDefault="001B6A89" w:rsidP="001B6A89"/>
        </w:tc>
        <w:tc>
          <w:tcPr>
            <w:tcW w:w="867" w:type="pct"/>
            <w:tcBorders>
              <w:top w:val="single" w:sz="4" w:space="0" w:color="auto"/>
              <w:left w:val="single" w:sz="4" w:space="0" w:color="auto"/>
              <w:bottom w:val="single" w:sz="4" w:space="0" w:color="auto"/>
              <w:right w:val="single" w:sz="4" w:space="0" w:color="auto"/>
            </w:tcBorders>
            <w:shd w:val="clear" w:color="auto" w:fill="auto"/>
          </w:tcPr>
          <w:p w14:paraId="48BBE7DE" w14:textId="7847FFB3" w:rsidR="001B6A89" w:rsidRDefault="001B6A89" w:rsidP="001B6A89">
            <w:r>
              <w:t>4400-6444-7341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BBAFF12" w14:textId="0B4E003E" w:rsidR="001B6A89" w:rsidRDefault="001B6A89" w:rsidP="001B6A89">
            <w:pPr>
              <w:jc w:val="right"/>
            </w:pPr>
            <w:r>
              <w:t>262</w:t>
            </w:r>
          </w:p>
        </w:tc>
        <w:tc>
          <w:tcPr>
            <w:tcW w:w="467" w:type="pct"/>
            <w:gridSpan w:val="2"/>
            <w:vMerge/>
            <w:tcBorders>
              <w:left w:val="single" w:sz="4" w:space="0" w:color="auto"/>
              <w:bottom w:val="single" w:sz="4" w:space="0" w:color="auto"/>
              <w:right w:val="single" w:sz="4" w:space="0" w:color="auto"/>
            </w:tcBorders>
            <w:shd w:val="clear" w:color="auto" w:fill="auto"/>
          </w:tcPr>
          <w:p w14:paraId="7FD8440E" w14:textId="77777777" w:rsidR="001B6A89" w:rsidRDefault="001B6A89" w:rsidP="001B6A89"/>
        </w:tc>
        <w:tc>
          <w:tcPr>
            <w:tcW w:w="600" w:type="pct"/>
            <w:vMerge/>
            <w:tcBorders>
              <w:left w:val="single" w:sz="4" w:space="0" w:color="auto"/>
              <w:bottom w:val="single" w:sz="4" w:space="0" w:color="auto"/>
              <w:right w:val="single" w:sz="4" w:space="0" w:color="auto"/>
            </w:tcBorders>
          </w:tcPr>
          <w:p w14:paraId="26B7CA4B" w14:textId="77777777" w:rsidR="001B6A89" w:rsidRPr="00FC23D0" w:rsidRDefault="001B6A89" w:rsidP="001B6A89">
            <w:pPr>
              <w:jc w:val="right"/>
            </w:pPr>
          </w:p>
        </w:tc>
        <w:tc>
          <w:tcPr>
            <w:tcW w:w="666" w:type="pct"/>
            <w:vMerge/>
            <w:tcBorders>
              <w:left w:val="single" w:sz="4" w:space="0" w:color="auto"/>
              <w:bottom w:val="single" w:sz="4" w:space="0" w:color="auto"/>
              <w:right w:val="single" w:sz="4" w:space="0" w:color="auto"/>
            </w:tcBorders>
          </w:tcPr>
          <w:p w14:paraId="73D866CD" w14:textId="77777777" w:rsidR="001B6A89" w:rsidRPr="00FC23D0" w:rsidRDefault="001B6A89" w:rsidP="001B6A89">
            <w:pPr>
              <w:jc w:val="right"/>
            </w:pPr>
          </w:p>
        </w:tc>
      </w:tr>
      <w:tr w:rsidR="001B6A89" w:rsidRPr="00291427" w14:paraId="51821D3C"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67DEFFA"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86C174B" w14:textId="596FD67A" w:rsidR="001B6A89" w:rsidRDefault="001B6A89" w:rsidP="001B6A89">
            <w:r>
              <w:t xml:space="preserve">Kelias Nr. a37 (Privažiuojamasis kelias prie Šventosios, </w:t>
            </w:r>
            <w:proofErr w:type="spellStart"/>
            <w:r>
              <w:t>Plikiškių</w:t>
            </w:r>
            <w:proofErr w:type="spellEnd"/>
            <w:r>
              <w:t xml:space="preserve"> k. nuo kelio Nr. 1216) </w:t>
            </w:r>
          </w:p>
        </w:tc>
        <w:tc>
          <w:tcPr>
            <w:tcW w:w="800" w:type="pct"/>
            <w:tcBorders>
              <w:top w:val="single" w:sz="4" w:space="0" w:color="auto"/>
              <w:left w:val="single" w:sz="4" w:space="0" w:color="auto"/>
              <w:bottom w:val="single" w:sz="4" w:space="0" w:color="auto"/>
              <w:right w:val="single" w:sz="4" w:space="0" w:color="auto"/>
            </w:tcBorders>
          </w:tcPr>
          <w:p w14:paraId="15C69168" w14:textId="7ABBB8B6" w:rsidR="001B6A89" w:rsidRDefault="001B6A89" w:rsidP="001B6A89">
            <w:proofErr w:type="spellStart"/>
            <w:r>
              <w:t>Plikiškių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DC5119A" w14:textId="0CC64770" w:rsidR="001B6A89" w:rsidRDefault="001B6A89" w:rsidP="001B6A89">
            <w:r>
              <w:t>4400-6443-9630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0CB4C7C" w14:textId="77777777" w:rsidR="001B6A89" w:rsidRDefault="001B6A89" w:rsidP="001B6A89">
            <w:pPr>
              <w:jc w:val="right"/>
            </w:pPr>
            <w:r>
              <w:t>697</w:t>
            </w:r>
          </w:p>
          <w:p w14:paraId="0C414473"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EEB9ADD" w14:textId="34FA6011" w:rsidR="001B6A89" w:rsidRDefault="001B6A89" w:rsidP="001B6A89">
            <w:r>
              <w:t>003319</w:t>
            </w:r>
          </w:p>
        </w:tc>
        <w:tc>
          <w:tcPr>
            <w:tcW w:w="600" w:type="pct"/>
            <w:tcBorders>
              <w:top w:val="single" w:sz="4" w:space="0" w:color="auto"/>
              <w:left w:val="single" w:sz="4" w:space="0" w:color="auto"/>
              <w:bottom w:val="single" w:sz="4" w:space="0" w:color="auto"/>
              <w:right w:val="single" w:sz="4" w:space="0" w:color="auto"/>
            </w:tcBorders>
          </w:tcPr>
          <w:p w14:paraId="6FA0D4C4" w14:textId="2CF78987" w:rsidR="001B6A89" w:rsidRPr="00FC23D0" w:rsidRDefault="001B6A89" w:rsidP="001B6A89">
            <w:pPr>
              <w:jc w:val="right"/>
            </w:pPr>
            <w:r w:rsidRPr="00FB5EFF">
              <w:t>17346,72</w:t>
            </w:r>
          </w:p>
        </w:tc>
        <w:tc>
          <w:tcPr>
            <w:tcW w:w="666" w:type="pct"/>
            <w:tcBorders>
              <w:top w:val="single" w:sz="4" w:space="0" w:color="auto"/>
              <w:left w:val="single" w:sz="4" w:space="0" w:color="auto"/>
              <w:bottom w:val="single" w:sz="4" w:space="0" w:color="auto"/>
              <w:right w:val="single" w:sz="4" w:space="0" w:color="auto"/>
            </w:tcBorders>
          </w:tcPr>
          <w:p w14:paraId="080F6429" w14:textId="0CE5812E" w:rsidR="001B6A89" w:rsidRPr="00FC23D0" w:rsidRDefault="001B6A89" w:rsidP="001B6A89">
            <w:pPr>
              <w:jc w:val="right"/>
            </w:pPr>
            <w:r w:rsidRPr="00FB5EFF">
              <w:t>389,35</w:t>
            </w:r>
          </w:p>
        </w:tc>
      </w:tr>
      <w:tr w:rsidR="001B6A89" w:rsidRPr="00291427" w14:paraId="4FEC0F07"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7A86450"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21CF88C" w14:textId="54E214BF" w:rsidR="001B6A89" w:rsidRDefault="001B6A89" w:rsidP="001B6A89">
            <w:r>
              <w:t>Kelias Nr. a38 (Privažiuojamasis kelias prie gyvenamųjų namų Andrioniškio k. nuo kelio Nr. 175)</w:t>
            </w:r>
          </w:p>
        </w:tc>
        <w:tc>
          <w:tcPr>
            <w:tcW w:w="800" w:type="pct"/>
            <w:tcBorders>
              <w:top w:val="single" w:sz="4" w:space="0" w:color="auto"/>
              <w:left w:val="single" w:sz="4" w:space="0" w:color="auto"/>
              <w:bottom w:val="single" w:sz="4" w:space="0" w:color="auto"/>
              <w:right w:val="single" w:sz="4" w:space="0" w:color="auto"/>
            </w:tcBorders>
          </w:tcPr>
          <w:p w14:paraId="0C780880" w14:textId="30958489" w:rsidR="001B6A89" w:rsidRDefault="001B6A89" w:rsidP="001B6A89">
            <w:r>
              <w:t xml:space="preserve">Andrioniškio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3EAD0B7" w14:textId="529EDA3A" w:rsidR="001B6A89" w:rsidRDefault="001B6A89" w:rsidP="001B6A89">
            <w:r>
              <w:t>4400-6445-0135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B4AB50F" w14:textId="77777777" w:rsidR="001B6A89" w:rsidRDefault="001B6A89" w:rsidP="001B6A89">
            <w:pPr>
              <w:jc w:val="right"/>
            </w:pPr>
            <w:r>
              <w:t>886</w:t>
            </w:r>
          </w:p>
          <w:p w14:paraId="125601DB"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891EE54" w14:textId="7A8BEAF4" w:rsidR="001B6A89" w:rsidRDefault="001B6A89" w:rsidP="001B6A89">
            <w:r>
              <w:t>003330</w:t>
            </w:r>
          </w:p>
        </w:tc>
        <w:tc>
          <w:tcPr>
            <w:tcW w:w="600" w:type="pct"/>
            <w:tcBorders>
              <w:top w:val="single" w:sz="4" w:space="0" w:color="auto"/>
              <w:left w:val="single" w:sz="4" w:space="0" w:color="auto"/>
              <w:bottom w:val="single" w:sz="4" w:space="0" w:color="auto"/>
              <w:right w:val="single" w:sz="4" w:space="0" w:color="auto"/>
            </w:tcBorders>
          </w:tcPr>
          <w:p w14:paraId="6170AFBB" w14:textId="2F63D6A9" w:rsidR="001B6A89" w:rsidRPr="00FC23D0" w:rsidRDefault="001B6A89" w:rsidP="001B6A89">
            <w:pPr>
              <w:jc w:val="right"/>
            </w:pPr>
            <w:r w:rsidRPr="00FB5EFF">
              <w:t>39900,78</w:t>
            </w:r>
          </w:p>
        </w:tc>
        <w:tc>
          <w:tcPr>
            <w:tcW w:w="666" w:type="pct"/>
            <w:tcBorders>
              <w:top w:val="single" w:sz="4" w:space="0" w:color="auto"/>
              <w:left w:val="single" w:sz="4" w:space="0" w:color="auto"/>
              <w:bottom w:val="single" w:sz="4" w:space="0" w:color="auto"/>
              <w:right w:val="single" w:sz="4" w:space="0" w:color="auto"/>
            </w:tcBorders>
          </w:tcPr>
          <w:p w14:paraId="3B128102" w14:textId="29A19F11" w:rsidR="001B6A89" w:rsidRPr="00FC23D0" w:rsidRDefault="001B6A89" w:rsidP="001B6A89">
            <w:pPr>
              <w:jc w:val="right"/>
            </w:pPr>
            <w:r w:rsidRPr="00FB5EFF">
              <w:t>895,62</w:t>
            </w:r>
          </w:p>
        </w:tc>
      </w:tr>
      <w:tr w:rsidR="001B6A89" w:rsidRPr="00291427" w14:paraId="61D25F3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E096F90"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B09AFFE" w14:textId="7ABC6D3B" w:rsidR="001B6A89" w:rsidRDefault="001B6A89" w:rsidP="001B6A89">
            <w:r>
              <w:t>Kelias Nr. a40 (Pravažiuojamasis kelias nuo kelio Nr. a8 iki Žirgo g., Niūronių k., Anykščių sen.)</w:t>
            </w:r>
          </w:p>
        </w:tc>
        <w:tc>
          <w:tcPr>
            <w:tcW w:w="800" w:type="pct"/>
            <w:tcBorders>
              <w:top w:val="single" w:sz="4" w:space="0" w:color="auto"/>
              <w:left w:val="single" w:sz="4" w:space="0" w:color="auto"/>
              <w:bottom w:val="single" w:sz="4" w:space="0" w:color="auto"/>
              <w:right w:val="single" w:sz="4" w:space="0" w:color="auto"/>
            </w:tcBorders>
          </w:tcPr>
          <w:p w14:paraId="7DB18474" w14:textId="33627BB1" w:rsidR="001B6A89" w:rsidRDefault="001B6A89" w:rsidP="001B6A89">
            <w:proofErr w:type="spellStart"/>
            <w:r>
              <w:t>Paandrioniškio</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E334689" w14:textId="6F814150" w:rsidR="001B6A89" w:rsidRDefault="001B6A89" w:rsidP="001B6A89">
            <w:r>
              <w:t>4400-6444-9736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282FC30" w14:textId="77777777" w:rsidR="001B6A89" w:rsidRDefault="001B6A89" w:rsidP="001B6A89">
            <w:pPr>
              <w:jc w:val="right"/>
            </w:pPr>
            <w:r>
              <w:t>1213</w:t>
            </w:r>
          </w:p>
          <w:p w14:paraId="3025BAEE"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281090A" w14:textId="145C48BF" w:rsidR="001B6A89" w:rsidRDefault="001B6A89" w:rsidP="001B6A89">
            <w:r>
              <w:t>003297</w:t>
            </w:r>
          </w:p>
        </w:tc>
        <w:tc>
          <w:tcPr>
            <w:tcW w:w="600" w:type="pct"/>
            <w:tcBorders>
              <w:top w:val="single" w:sz="4" w:space="0" w:color="auto"/>
              <w:left w:val="single" w:sz="4" w:space="0" w:color="auto"/>
              <w:bottom w:val="single" w:sz="4" w:space="0" w:color="auto"/>
              <w:right w:val="single" w:sz="4" w:space="0" w:color="auto"/>
            </w:tcBorders>
          </w:tcPr>
          <w:p w14:paraId="1B44908A" w14:textId="242EEA56" w:rsidR="001B6A89" w:rsidRPr="00FC23D0" w:rsidRDefault="001B6A89" w:rsidP="001B6A89">
            <w:pPr>
              <w:jc w:val="right"/>
            </w:pPr>
            <w:r w:rsidRPr="00FB5EFF">
              <w:t>374987,65</w:t>
            </w:r>
          </w:p>
        </w:tc>
        <w:tc>
          <w:tcPr>
            <w:tcW w:w="666" w:type="pct"/>
            <w:tcBorders>
              <w:top w:val="single" w:sz="4" w:space="0" w:color="auto"/>
              <w:left w:val="single" w:sz="4" w:space="0" w:color="auto"/>
              <w:bottom w:val="single" w:sz="4" w:space="0" w:color="auto"/>
              <w:right w:val="single" w:sz="4" w:space="0" w:color="auto"/>
            </w:tcBorders>
          </w:tcPr>
          <w:p w14:paraId="3069B1AF" w14:textId="36E0B006" w:rsidR="001B6A89" w:rsidRPr="00FC23D0" w:rsidRDefault="001B6A89" w:rsidP="001B6A89">
            <w:pPr>
              <w:jc w:val="right"/>
            </w:pPr>
            <w:r w:rsidRPr="00FB5EFF">
              <w:t>8414,12</w:t>
            </w:r>
          </w:p>
        </w:tc>
      </w:tr>
      <w:tr w:rsidR="001B6A89" w:rsidRPr="00291427" w14:paraId="2B6790D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E9B963F"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1DFE3DA" w14:textId="5FE6FDBE" w:rsidR="001B6A89" w:rsidRDefault="001B6A89" w:rsidP="001B6A89">
            <w:r>
              <w:t xml:space="preserve">Kelias Nr. a43 (Privažiuojamasis kelias prie gyvenamųjų namų </w:t>
            </w:r>
            <w:proofErr w:type="spellStart"/>
            <w:r>
              <w:t>Krivinskų</w:t>
            </w:r>
            <w:proofErr w:type="spellEnd"/>
            <w:r>
              <w:t xml:space="preserve"> k. nuo kelio Nr. 175 </w:t>
            </w:r>
          </w:p>
        </w:tc>
        <w:tc>
          <w:tcPr>
            <w:tcW w:w="800" w:type="pct"/>
            <w:tcBorders>
              <w:top w:val="single" w:sz="4" w:space="0" w:color="auto"/>
              <w:left w:val="single" w:sz="4" w:space="0" w:color="auto"/>
              <w:bottom w:val="single" w:sz="4" w:space="0" w:color="auto"/>
              <w:right w:val="single" w:sz="4" w:space="0" w:color="auto"/>
            </w:tcBorders>
          </w:tcPr>
          <w:p w14:paraId="5534EA6D" w14:textId="3E344320" w:rsidR="001B6A89" w:rsidRDefault="001B6A89" w:rsidP="001B6A89">
            <w:proofErr w:type="spellStart"/>
            <w:r>
              <w:t>Peniankų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A123555" w14:textId="40516854" w:rsidR="001B6A89" w:rsidRDefault="001B6A89" w:rsidP="001B6A89">
            <w:r>
              <w:t>4400-6444-9969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794E0A2" w14:textId="744307BB" w:rsidR="001B6A89" w:rsidRDefault="001B6A89" w:rsidP="001B6A89">
            <w:pPr>
              <w:jc w:val="right"/>
            </w:pPr>
            <w:r>
              <w:t>713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57A9021" w14:textId="5488775E" w:rsidR="001B6A89" w:rsidRDefault="001B6A89" w:rsidP="001B6A89">
            <w:r>
              <w:t>001973</w:t>
            </w:r>
          </w:p>
        </w:tc>
        <w:tc>
          <w:tcPr>
            <w:tcW w:w="600" w:type="pct"/>
            <w:tcBorders>
              <w:top w:val="single" w:sz="4" w:space="0" w:color="auto"/>
              <w:left w:val="single" w:sz="4" w:space="0" w:color="auto"/>
              <w:bottom w:val="single" w:sz="4" w:space="0" w:color="auto"/>
              <w:right w:val="single" w:sz="4" w:space="0" w:color="auto"/>
            </w:tcBorders>
          </w:tcPr>
          <w:p w14:paraId="49F7FD55" w14:textId="64CD944B" w:rsidR="001B6A89" w:rsidRPr="00FC23D0" w:rsidRDefault="001B6A89" w:rsidP="001B6A89">
            <w:pPr>
              <w:jc w:val="right"/>
            </w:pPr>
            <w:r w:rsidRPr="00FB5EFF">
              <w:t>53567,68</w:t>
            </w:r>
          </w:p>
        </w:tc>
        <w:tc>
          <w:tcPr>
            <w:tcW w:w="666" w:type="pct"/>
            <w:tcBorders>
              <w:top w:val="single" w:sz="4" w:space="0" w:color="auto"/>
              <w:left w:val="single" w:sz="4" w:space="0" w:color="auto"/>
              <w:bottom w:val="single" w:sz="4" w:space="0" w:color="auto"/>
              <w:right w:val="single" w:sz="4" w:space="0" w:color="auto"/>
            </w:tcBorders>
          </w:tcPr>
          <w:p w14:paraId="49BE7A53" w14:textId="01A4E241" w:rsidR="001B6A89" w:rsidRPr="00FC23D0" w:rsidRDefault="001B6A89" w:rsidP="001B6A89">
            <w:pPr>
              <w:jc w:val="right"/>
            </w:pPr>
            <w:r w:rsidRPr="00FB5EFF">
              <w:t>1202,28</w:t>
            </w:r>
          </w:p>
        </w:tc>
      </w:tr>
      <w:tr w:rsidR="001B6A89" w:rsidRPr="00291427" w14:paraId="45D04CD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F2BE437"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1DEEB99" w14:textId="1430EFD3" w:rsidR="001B6A89" w:rsidRDefault="001B6A89" w:rsidP="001B6A89">
            <w:r>
              <w:t xml:space="preserve">Kelias Nr. a45(Privažiuojamasis kelias prie gyvenamųjų namų Vieškelio g., </w:t>
            </w:r>
            <w:proofErr w:type="spellStart"/>
            <w:r>
              <w:t>Plikiškių</w:t>
            </w:r>
            <w:proofErr w:type="spellEnd"/>
            <w:r>
              <w:t xml:space="preserve"> k. nuo kelio Nr. 1216)</w:t>
            </w:r>
          </w:p>
        </w:tc>
        <w:tc>
          <w:tcPr>
            <w:tcW w:w="800" w:type="pct"/>
            <w:tcBorders>
              <w:top w:val="single" w:sz="4" w:space="0" w:color="auto"/>
              <w:left w:val="single" w:sz="4" w:space="0" w:color="auto"/>
              <w:bottom w:val="single" w:sz="4" w:space="0" w:color="auto"/>
              <w:right w:val="single" w:sz="4" w:space="0" w:color="auto"/>
            </w:tcBorders>
          </w:tcPr>
          <w:p w14:paraId="3001095A" w14:textId="5E39E602" w:rsidR="001B6A89" w:rsidRDefault="001B6A89" w:rsidP="001B6A89">
            <w:proofErr w:type="spellStart"/>
            <w:r>
              <w:t>Plikiškių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2D08116" w14:textId="2A77EB87" w:rsidR="001B6A89" w:rsidRDefault="001B6A89" w:rsidP="001B6A89">
            <w:r>
              <w:t>4400-6443-9644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7739F7E" w14:textId="77777777" w:rsidR="001B6A89" w:rsidRDefault="001B6A89" w:rsidP="001B6A89">
            <w:pPr>
              <w:jc w:val="right"/>
            </w:pPr>
            <w:r>
              <w:t>257</w:t>
            </w:r>
          </w:p>
          <w:p w14:paraId="03F4F619"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791CD09" w14:textId="1C9F058C" w:rsidR="001B6A89" w:rsidRDefault="001B6A89" w:rsidP="001B6A89">
            <w:r>
              <w:t>012059</w:t>
            </w:r>
          </w:p>
        </w:tc>
        <w:tc>
          <w:tcPr>
            <w:tcW w:w="600" w:type="pct"/>
            <w:tcBorders>
              <w:top w:val="single" w:sz="4" w:space="0" w:color="auto"/>
              <w:left w:val="single" w:sz="4" w:space="0" w:color="auto"/>
              <w:bottom w:val="single" w:sz="4" w:space="0" w:color="auto"/>
              <w:right w:val="single" w:sz="4" w:space="0" w:color="auto"/>
            </w:tcBorders>
          </w:tcPr>
          <w:p w14:paraId="5F73B5B3" w14:textId="2F1FBFF5" w:rsidR="001B6A89" w:rsidRPr="00FC23D0" w:rsidRDefault="001B6A89" w:rsidP="001B6A89">
            <w:pPr>
              <w:jc w:val="right"/>
            </w:pPr>
            <w:r w:rsidRPr="00FB5EFF">
              <w:t>956,00</w:t>
            </w:r>
          </w:p>
        </w:tc>
        <w:tc>
          <w:tcPr>
            <w:tcW w:w="666" w:type="pct"/>
            <w:tcBorders>
              <w:top w:val="single" w:sz="4" w:space="0" w:color="auto"/>
              <w:left w:val="single" w:sz="4" w:space="0" w:color="auto"/>
              <w:bottom w:val="single" w:sz="4" w:space="0" w:color="auto"/>
              <w:right w:val="single" w:sz="4" w:space="0" w:color="auto"/>
            </w:tcBorders>
          </w:tcPr>
          <w:p w14:paraId="750E6F49" w14:textId="7013F257" w:rsidR="001B6A89" w:rsidRPr="00FC23D0" w:rsidRDefault="001B6A89" w:rsidP="001B6A89">
            <w:pPr>
              <w:jc w:val="right"/>
            </w:pPr>
            <w:r w:rsidRPr="00FB5EFF">
              <w:t>681,24</w:t>
            </w:r>
          </w:p>
        </w:tc>
      </w:tr>
      <w:tr w:rsidR="001B6A89" w:rsidRPr="00291427" w14:paraId="3E01E27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0D495CF"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683E3F0" w14:textId="41280787" w:rsidR="001B6A89" w:rsidRDefault="001B6A89" w:rsidP="001B6A89">
            <w:r>
              <w:t xml:space="preserve">Kelias Nr. a47 (Privažiuojamasis kelias prie gyvenamųjų namų </w:t>
            </w:r>
            <w:proofErr w:type="spellStart"/>
            <w:r>
              <w:t>Pagriežių</w:t>
            </w:r>
            <w:proofErr w:type="spellEnd"/>
            <w:r>
              <w:t xml:space="preserve"> k. nuo kelio Nr. a73) </w:t>
            </w:r>
          </w:p>
        </w:tc>
        <w:tc>
          <w:tcPr>
            <w:tcW w:w="800" w:type="pct"/>
            <w:tcBorders>
              <w:top w:val="single" w:sz="4" w:space="0" w:color="auto"/>
              <w:left w:val="single" w:sz="4" w:space="0" w:color="auto"/>
              <w:bottom w:val="single" w:sz="4" w:space="0" w:color="auto"/>
              <w:right w:val="single" w:sz="4" w:space="0" w:color="auto"/>
            </w:tcBorders>
          </w:tcPr>
          <w:p w14:paraId="3CCC61CE" w14:textId="391A2DE6" w:rsidR="001B6A89" w:rsidRDefault="001B6A89" w:rsidP="001B6A89">
            <w:proofErr w:type="spellStart"/>
            <w:r>
              <w:t>Pagriežių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7D0E558" w14:textId="11AA7048" w:rsidR="001B6A89" w:rsidRDefault="001B6A89" w:rsidP="001B6A89">
            <w:r>
              <w:t>4400-6443-9650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5C76D4F" w14:textId="77777777" w:rsidR="001B6A89" w:rsidRDefault="001B6A89" w:rsidP="001B6A89">
            <w:pPr>
              <w:jc w:val="right"/>
            </w:pPr>
            <w:r>
              <w:t>760</w:t>
            </w:r>
          </w:p>
          <w:p w14:paraId="73FB1BB6"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362FE8C" w14:textId="313C92B2" w:rsidR="001B6A89" w:rsidRDefault="001B6A89" w:rsidP="001B6A89">
            <w:r>
              <w:t>012060</w:t>
            </w:r>
          </w:p>
        </w:tc>
        <w:tc>
          <w:tcPr>
            <w:tcW w:w="600" w:type="pct"/>
            <w:tcBorders>
              <w:top w:val="single" w:sz="4" w:space="0" w:color="auto"/>
              <w:left w:val="single" w:sz="4" w:space="0" w:color="auto"/>
              <w:bottom w:val="single" w:sz="4" w:space="0" w:color="auto"/>
              <w:right w:val="single" w:sz="4" w:space="0" w:color="auto"/>
            </w:tcBorders>
          </w:tcPr>
          <w:p w14:paraId="07CBE3DB" w14:textId="2D888F96" w:rsidR="001B6A89" w:rsidRPr="00FC23D0" w:rsidRDefault="001B6A89" w:rsidP="001B6A89">
            <w:pPr>
              <w:jc w:val="right"/>
            </w:pPr>
            <w:r w:rsidRPr="00FB5EFF">
              <w:t>2858,00</w:t>
            </w:r>
          </w:p>
        </w:tc>
        <w:tc>
          <w:tcPr>
            <w:tcW w:w="666" w:type="pct"/>
            <w:tcBorders>
              <w:top w:val="single" w:sz="4" w:space="0" w:color="auto"/>
              <w:left w:val="single" w:sz="4" w:space="0" w:color="auto"/>
              <w:bottom w:val="single" w:sz="4" w:space="0" w:color="auto"/>
              <w:right w:val="single" w:sz="4" w:space="0" w:color="auto"/>
            </w:tcBorders>
          </w:tcPr>
          <w:p w14:paraId="33F0F55E" w14:textId="6AF93B44" w:rsidR="001B6A89" w:rsidRPr="00FC23D0" w:rsidRDefault="001B6A89" w:rsidP="001B6A89">
            <w:pPr>
              <w:jc w:val="right"/>
            </w:pPr>
            <w:r w:rsidRPr="00FB5EFF">
              <w:t>2035,82</w:t>
            </w:r>
          </w:p>
        </w:tc>
      </w:tr>
      <w:tr w:rsidR="001B6A89" w:rsidRPr="00291427" w14:paraId="5D3543FB"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95944AB"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0AC4DBB" w14:textId="4774BC4C" w:rsidR="001B6A89" w:rsidRDefault="001B6A89" w:rsidP="001B6A89">
            <w:r>
              <w:t>Kelias Nr. a48 (Privažiuojamasis kelias prie gyvenamųjų namų nuo kelio Nr. a49)</w:t>
            </w:r>
          </w:p>
        </w:tc>
        <w:tc>
          <w:tcPr>
            <w:tcW w:w="800" w:type="pct"/>
            <w:tcBorders>
              <w:top w:val="single" w:sz="4" w:space="0" w:color="auto"/>
              <w:left w:val="single" w:sz="4" w:space="0" w:color="auto"/>
              <w:bottom w:val="single" w:sz="4" w:space="0" w:color="auto"/>
              <w:right w:val="single" w:sz="4" w:space="0" w:color="auto"/>
            </w:tcBorders>
          </w:tcPr>
          <w:p w14:paraId="0D2ED135" w14:textId="1C101D3F" w:rsidR="001B6A89" w:rsidRDefault="001B6A89" w:rsidP="001B6A89">
            <w:r>
              <w:t xml:space="preserve">Girelės vs.,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81CA2AA" w14:textId="79D381B7" w:rsidR="001B6A89" w:rsidRDefault="001B6A89" w:rsidP="001B6A89">
            <w:r>
              <w:t>4400-6445-0002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657FBE5" w14:textId="77777777" w:rsidR="001B6A89" w:rsidRDefault="001B6A89" w:rsidP="001B6A89">
            <w:pPr>
              <w:jc w:val="right"/>
            </w:pPr>
            <w:r>
              <w:t>155</w:t>
            </w:r>
          </w:p>
          <w:p w14:paraId="5D992760"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78882FD" w14:textId="3C7358D9" w:rsidR="001B6A89" w:rsidRPr="007A62A5" w:rsidRDefault="001B6A89" w:rsidP="001B6A89">
            <w:r w:rsidRPr="007A62A5">
              <w:t>001340</w:t>
            </w:r>
          </w:p>
        </w:tc>
        <w:tc>
          <w:tcPr>
            <w:tcW w:w="600" w:type="pct"/>
            <w:tcBorders>
              <w:top w:val="single" w:sz="4" w:space="0" w:color="auto"/>
              <w:left w:val="single" w:sz="4" w:space="0" w:color="auto"/>
              <w:bottom w:val="single" w:sz="4" w:space="0" w:color="auto"/>
              <w:right w:val="single" w:sz="4" w:space="0" w:color="auto"/>
            </w:tcBorders>
          </w:tcPr>
          <w:p w14:paraId="2B15FA14" w14:textId="766399DF" w:rsidR="001B6A89" w:rsidRPr="007A62A5" w:rsidRDefault="001B6A89" w:rsidP="001B6A89">
            <w:pPr>
              <w:jc w:val="right"/>
            </w:pPr>
            <w:r w:rsidRPr="007A62A5">
              <w:t>55486,16</w:t>
            </w:r>
          </w:p>
        </w:tc>
        <w:tc>
          <w:tcPr>
            <w:tcW w:w="666" w:type="pct"/>
            <w:tcBorders>
              <w:top w:val="single" w:sz="4" w:space="0" w:color="auto"/>
              <w:left w:val="single" w:sz="4" w:space="0" w:color="auto"/>
              <w:bottom w:val="single" w:sz="4" w:space="0" w:color="auto"/>
              <w:right w:val="single" w:sz="4" w:space="0" w:color="auto"/>
            </w:tcBorders>
          </w:tcPr>
          <w:p w14:paraId="0527A6C3" w14:textId="6612F379" w:rsidR="001B6A89" w:rsidRPr="007A62A5" w:rsidRDefault="001B6A89" w:rsidP="001B6A89">
            <w:pPr>
              <w:jc w:val="right"/>
            </w:pPr>
            <w:r w:rsidRPr="007A62A5">
              <w:t>1245,32</w:t>
            </w:r>
          </w:p>
        </w:tc>
      </w:tr>
      <w:tr w:rsidR="001B6A89" w:rsidRPr="00291427" w14:paraId="5B659C5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F7DD66A"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9977F5D" w14:textId="07798595" w:rsidR="001B6A89" w:rsidRDefault="001B6A89" w:rsidP="001B6A89">
            <w:r>
              <w:t>Kelias Nr. a49 (Privažiuojamasis kelias prie Girelės k. nuo kelio Nr. 121)</w:t>
            </w:r>
          </w:p>
        </w:tc>
        <w:tc>
          <w:tcPr>
            <w:tcW w:w="800" w:type="pct"/>
            <w:tcBorders>
              <w:top w:val="single" w:sz="4" w:space="0" w:color="auto"/>
              <w:left w:val="single" w:sz="4" w:space="0" w:color="auto"/>
              <w:bottom w:val="single" w:sz="4" w:space="0" w:color="auto"/>
              <w:right w:val="single" w:sz="4" w:space="0" w:color="auto"/>
            </w:tcBorders>
          </w:tcPr>
          <w:p w14:paraId="5794C7DA" w14:textId="5AD40945" w:rsidR="001B6A89" w:rsidRDefault="001B6A89" w:rsidP="001B6A89">
            <w:r>
              <w:t xml:space="preserve">Girelės vs., Anykščių r. sav. </w:t>
            </w:r>
          </w:p>
          <w:p w14:paraId="43FE1157" w14:textId="77777777" w:rsidR="001B6A89" w:rsidRDefault="001B6A89" w:rsidP="001B6A89"/>
        </w:tc>
        <w:tc>
          <w:tcPr>
            <w:tcW w:w="867" w:type="pct"/>
            <w:tcBorders>
              <w:top w:val="single" w:sz="4" w:space="0" w:color="auto"/>
              <w:left w:val="single" w:sz="4" w:space="0" w:color="auto"/>
              <w:bottom w:val="single" w:sz="4" w:space="0" w:color="auto"/>
              <w:right w:val="single" w:sz="4" w:space="0" w:color="auto"/>
            </w:tcBorders>
            <w:shd w:val="clear" w:color="auto" w:fill="auto"/>
          </w:tcPr>
          <w:p w14:paraId="04EC0882" w14:textId="5B20D14C" w:rsidR="001B6A89" w:rsidRDefault="001B6A89" w:rsidP="001B6A89">
            <w:r>
              <w:t>4400-6444-9990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C1D193C" w14:textId="77777777" w:rsidR="001B6A89" w:rsidRDefault="001B6A89" w:rsidP="001B6A89">
            <w:pPr>
              <w:jc w:val="right"/>
            </w:pPr>
            <w:r>
              <w:t>390</w:t>
            </w:r>
          </w:p>
          <w:p w14:paraId="6E0F04CB"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137C7F8" w14:textId="3A94499A" w:rsidR="001B6A89" w:rsidRPr="007A62A5" w:rsidRDefault="001B6A89" w:rsidP="001B6A89">
            <w:r w:rsidRPr="007A62A5">
              <w:t>002838</w:t>
            </w:r>
          </w:p>
        </w:tc>
        <w:tc>
          <w:tcPr>
            <w:tcW w:w="600" w:type="pct"/>
            <w:tcBorders>
              <w:top w:val="single" w:sz="4" w:space="0" w:color="auto"/>
              <w:left w:val="single" w:sz="4" w:space="0" w:color="auto"/>
              <w:bottom w:val="single" w:sz="4" w:space="0" w:color="auto"/>
              <w:right w:val="single" w:sz="4" w:space="0" w:color="auto"/>
            </w:tcBorders>
          </w:tcPr>
          <w:p w14:paraId="63FF6868" w14:textId="001365B8" w:rsidR="001B6A89" w:rsidRPr="007A62A5" w:rsidRDefault="001B6A89" w:rsidP="001B6A89">
            <w:pPr>
              <w:jc w:val="right"/>
            </w:pPr>
            <w:r w:rsidRPr="007A62A5">
              <w:t>69704,74</w:t>
            </w:r>
          </w:p>
        </w:tc>
        <w:tc>
          <w:tcPr>
            <w:tcW w:w="666" w:type="pct"/>
            <w:tcBorders>
              <w:top w:val="single" w:sz="4" w:space="0" w:color="auto"/>
              <w:left w:val="single" w:sz="4" w:space="0" w:color="auto"/>
              <w:bottom w:val="single" w:sz="4" w:space="0" w:color="auto"/>
              <w:right w:val="single" w:sz="4" w:space="0" w:color="auto"/>
            </w:tcBorders>
          </w:tcPr>
          <w:p w14:paraId="58554C86" w14:textId="0331E185" w:rsidR="001B6A89" w:rsidRPr="007A62A5" w:rsidRDefault="001B6A89" w:rsidP="001B6A89">
            <w:pPr>
              <w:jc w:val="right"/>
            </w:pPr>
            <w:r w:rsidRPr="007A62A5">
              <w:t>56624,77</w:t>
            </w:r>
          </w:p>
        </w:tc>
      </w:tr>
      <w:tr w:rsidR="001B6A89" w:rsidRPr="00291427" w14:paraId="6A64C01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42C0335"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0783F248" w14:textId="2246CFA8" w:rsidR="001B6A89" w:rsidRDefault="001B6A89" w:rsidP="001B6A89">
            <w:r>
              <w:t xml:space="preserve">Kelias Nr. a61 (Privažiuojamasis kelias prie gyvenamųjų namų </w:t>
            </w:r>
            <w:proofErr w:type="spellStart"/>
            <w:r>
              <w:t>Svilelių</w:t>
            </w:r>
            <w:proofErr w:type="spellEnd"/>
            <w:r>
              <w:t xml:space="preserve"> k. nuo kelio Nr. a1)</w:t>
            </w:r>
          </w:p>
        </w:tc>
        <w:tc>
          <w:tcPr>
            <w:tcW w:w="800" w:type="pct"/>
            <w:tcBorders>
              <w:top w:val="single" w:sz="4" w:space="0" w:color="auto"/>
              <w:left w:val="single" w:sz="4" w:space="0" w:color="auto"/>
              <w:bottom w:val="single" w:sz="4" w:space="0" w:color="auto"/>
              <w:right w:val="single" w:sz="4" w:space="0" w:color="auto"/>
            </w:tcBorders>
          </w:tcPr>
          <w:p w14:paraId="6BF26874" w14:textId="503E88A7" w:rsidR="001B6A89" w:rsidRDefault="001B6A89" w:rsidP="001B6A89">
            <w:proofErr w:type="spellStart"/>
            <w:r>
              <w:t>Svilelių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D9E221A" w14:textId="11DDEEBF" w:rsidR="001B6A89" w:rsidRDefault="001B6A89" w:rsidP="001B6A89">
            <w:r>
              <w:t>4400-6443-9661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14F2869" w14:textId="77777777" w:rsidR="001B6A89" w:rsidRDefault="001B6A89" w:rsidP="001B6A89">
            <w:pPr>
              <w:jc w:val="right"/>
            </w:pPr>
            <w:r>
              <w:t>364</w:t>
            </w:r>
          </w:p>
          <w:p w14:paraId="468F11F1"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9B023DD" w14:textId="00233FEB" w:rsidR="001B6A89" w:rsidRDefault="001B6A89" w:rsidP="001B6A89">
            <w:r>
              <w:t>012062</w:t>
            </w:r>
          </w:p>
        </w:tc>
        <w:tc>
          <w:tcPr>
            <w:tcW w:w="600" w:type="pct"/>
            <w:tcBorders>
              <w:top w:val="single" w:sz="4" w:space="0" w:color="auto"/>
              <w:left w:val="single" w:sz="4" w:space="0" w:color="auto"/>
              <w:bottom w:val="single" w:sz="4" w:space="0" w:color="auto"/>
              <w:right w:val="single" w:sz="4" w:space="0" w:color="auto"/>
            </w:tcBorders>
          </w:tcPr>
          <w:p w14:paraId="755CC2E7" w14:textId="63F0F8AB" w:rsidR="001B6A89" w:rsidRPr="00FC23D0" w:rsidRDefault="001B6A89" w:rsidP="001B6A89">
            <w:pPr>
              <w:jc w:val="right"/>
            </w:pPr>
            <w:r w:rsidRPr="00CF567D">
              <w:t>1373,00</w:t>
            </w:r>
          </w:p>
        </w:tc>
        <w:tc>
          <w:tcPr>
            <w:tcW w:w="666" w:type="pct"/>
            <w:tcBorders>
              <w:top w:val="single" w:sz="4" w:space="0" w:color="auto"/>
              <w:left w:val="single" w:sz="4" w:space="0" w:color="auto"/>
              <w:bottom w:val="single" w:sz="4" w:space="0" w:color="auto"/>
              <w:right w:val="single" w:sz="4" w:space="0" w:color="auto"/>
            </w:tcBorders>
          </w:tcPr>
          <w:p w14:paraId="02AE0E3C" w14:textId="13AA29AC" w:rsidR="001B6A89" w:rsidRPr="00FC23D0" w:rsidRDefault="001B6A89" w:rsidP="001B6A89">
            <w:pPr>
              <w:jc w:val="right"/>
            </w:pPr>
            <w:r w:rsidRPr="00CF567D">
              <w:t>978,13</w:t>
            </w:r>
          </w:p>
        </w:tc>
      </w:tr>
      <w:tr w:rsidR="001B6A89" w:rsidRPr="00291427" w14:paraId="7290DDC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629A685"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6E61255" w14:textId="035C273F" w:rsidR="001B6A89" w:rsidRDefault="001B6A89" w:rsidP="001B6A89">
            <w:r>
              <w:t xml:space="preserve">Kelias Nr. a7 (Privažiuojamasis kelias prie gyvenamųjų namų Girelės g., </w:t>
            </w:r>
            <w:proofErr w:type="spellStart"/>
            <w:r>
              <w:t>Sedeikių</w:t>
            </w:r>
            <w:proofErr w:type="spellEnd"/>
            <w:r>
              <w:t xml:space="preserve"> k. nuo kelio Nr. 175)</w:t>
            </w:r>
          </w:p>
        </w:tc>
        <w:tc>
          <w:tcPr>
            <w:tcW w:w="800" w:type="pct"/>
            <w:tcBorders>
              <w:top w:val="single" w:sz="4" w:space="0" w:color="auto"/>
              <w:left w:val="single" w:sz="4" w:space="0" w:color="auto"/>
              <w:bottom w:val="single" w:sz="4" w:space="0" w:color="auto"/>
              <w:right w:val="single" w:sz="4" w:space="0" w:color="auto"/>
            </w:tcBorders>
          </w:tcPr>
          <w:p w14:paraId="7F076B8F" w14:textId="57572E25" w:rsidR="001B6A89" w:rsidRDefault="001B6A89" w:rsidP="001B6A89">
            <w:proofErr w:type="spellStart"/>
            <w:r>
              <w:t>Sedeikių</w:t>
            </w:r>
            <w:proofErr w:type="spellEnd"/>
            <w:r>
              <w:t xml:space="preserve"> k., Anykščių r. sav. </w:t>
            </w:r>
          </w:p>
          <w:p w14:paraId="735A34CC" w14:textId="77777777" w:rsidR="001B6A89" w:rsidRDefault="001B6A89" w:rsidP="001B6A89"/>
        </w:tc>
        <w:tc>
          <w:tcPr>
            <w:tcW w:w="867" w:type="pct"/>
            <w:tcBorders>
              <w:top w:val="single" w:sz="4" w:space="0" w:color="auto"/>
              <w:left w:val="single" w:sz="4" w:space="0" w:color="auto"/>
              <w:bottom w:val="single" w:sz="4" w:space="0" w:color="auto"/>
              <w:right w:val="single" w:sz="4" w:space="0" w:color="auto"/>
            </w:tcBorders>
            <w:shd w:val="clear" w:color="auto" w:fill="auto"/>
          </w:tcPr>
          <w:p w14:paraId="66A861EE" w14:textId="6B4B7E3B" w:rsidR="001B6A89" w:rsidRDefault="001B6A89" w:rsidP="001B6A89">
            <w:r>
              <w:t>4400-6443-9672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C63DBDF" w14:textId="77777777" w:rsidR="001B6A89" w:rsidRDefault="001B6A89" w:rsidP="001B6A89">
            <w:pPr>
              <w:jc w:val="right"/>
            </w:pPr>
            <w:r>
              <w:t>619</w:t>
            </w:r>
          </w:p>
          <w:p w14:paraId="64C1CFFC"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A54DF4B" w14:textId="529BBB92" w:rsidR="001B6A89" w:rsidRDefault="001B6A89" w:rsidP="001B6A89">
            <w:r>
              <w:t>003302</w:t>
            </w:r>
          </w:p>
        </w:tc>
        <w:tc>
          <w:tcPr>
            <w:tcW w:w="600" w:type="pct"/>
            <w:tcBorders>
              <w:top w:val="single" w:sz="4" w:space="0" w:color="auto"/>
              <w:left w:val="single" w:sz="4" w:space="0" w:color="auto"/>
              <w:bottom w:val="single" w:sz="4" w:space="0" w:color="auto"/>
              <w:right w:val="single" w:sz="4" w:space="0" w:color="auto"/>
            </w:tcBorders>
          </w:tcPr>
          <w:p w14:paraId="25073DE7" w14:textId="2E80AF2F" w:rsidR="001B6A89" w:rsidRPr="00FC23D0" w:rsidRDefault="001B6A89" w:rsidP="001B6A89">
            <w:pPr>
              <w:jc w:val="right"/>
            </w:pPr>
            <w:r w:rsidRPr="00CF567D">
              <w:t>18753,95</w:t>
            </w:r>
          </w:p>
        </w:tc>
        <w:tc>
          <w:tcPr>
            <w:tcW w:w="666" w:type="pct"/>
            <w:tcBorders>
              <w:top w:val="single" w:sz="4" w:space="0" w:color="auto"/>
              <w:left w:val="single" w:sz="4" w:space="0" w:color="auto"/>
              <w:bottom w:val="single" w:sz="4" w:space="0" w:color="auto"/>
              <w:right w:val="single" w:sz="4" w:space="0" w:color="auto"/>
            </w:tcBorders>
          </w:tcPr>
          <w:p w14:paraId="21DE91EC" w14:textId="5950CEE3" w:rsidR="001B6A89" w:rsidRPr="00FC23D0" w:rsidRDefault="001B6A89" w:rsidP="001B6A89">
            <w:pPr>
              <w:jc w:val="right"/>
            </w:pPr>
            <w:r w:rsidRPr="00CF567D">
              <w:t>420,93</w:t>
            </w:r>
          </w:p>
        </w:tc>
      </w:tr>
      <w:tr w:rsidR="001B6A89" w:rsidRPr="00291427" w14:paraId="3EE0BC0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A9818D8"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7FDE750" w14:textId="03BAED8C" w:rsidR="001B6A89" w:rsidRDefault="001B6A89" w:rsidP="001B6A89">
            <w:r>
              <w:t>Kelias Nr. a73 (Pravažiuojamasis kelias nuo kelio Nr. a2 iki kelio Nr. a47)</w:t>
            </w:r>
          </w:p>
        </w:tc>
        <w:tc>
          <w:tcPr>
            <w:tcW w:w="800" w:type="pct"/>
            <w:tcBorders>
              <w:top w:val="single" w:sz="4" w:space="0" w:color="auto"/>
              <w:left w:val="single" w:sz="4" w:space="0" w:color="auto"/>
              <w:bottom w:val="single" w:sz="4" w:space="0" w:color="auto"/>
              <w:right w:val="single" w:sz="4" w:space="0" w:color="auto"/>
            </w:tcBorders>
          </w:tcPr>
          <w:p w14:paraId="629FE7E3" w14:textId="5634553E" w:rsidR="001B6A89" w:rsidRDefault="001B6A89" w:rsidP="001B6A89">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B8FEB2C" w14:textId="107AF5D9" w:rsidR="001B6A89" w:rsidRDefault="001B6A89" w:rsidP="001B6A89">
            <w:r>
              <w:t>4400-6444-9690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DBF91FA" w14:textId="77777777" w:rsidR="001B6A89" w:rsidRDefault="001B6A89" w:rsidP="001B6A89">
            <w:pPr>
              <w:jc w:val="right"/>
            </w:pPr>
            <w:r>
              <w:t>436</w:t>
            </w:r>
          </w:p>
          <w:p w14:paraId="4B3DCC8D"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CDD27B3" w14:textId="505745CB" w:rsidR="001B6A89" w:rsidRDefault="001B6A89" w:rsidP="001B6A89">
            <w:r>
              <w:t>012064</w:t>
            </w:r>
          </w:p>
        </w:tc>
        <w:tc>
          <w:tcPr>
            <w:tcW w:w="600" w:type="pct"/>
            <w:tcBorders>
              <w:top w:val="single" w:sz="4" w:space="0" w:color="auto"/>
              <w:left w:val="single" w:sz="4" w:space="0" w:color="auto"/>
              <w:bottom w:val="single" w:sz="4" w:space="0" w:color="auto"/>
              <w:right w:val="single" w:sz="4" w:space="0" w:color="auto"/>
            </w:tcBorders>
          </w:tcPr>
          <w:p w14:paraId="6B48B5C6" w14:textId="19CD699B" w:rsidR="001B6A89" w:rsidRPr="00FC23D0" w:rsidRDefault="001B6A89" w:rsidP="001B6A89">
            <w:pPr>
              <w:jc w:val="right"/>
            </w:pPr>
            <w:r w:rsidRPr="00876ECF">
              <w:t>1635,00</w:t>
            </w:r>
          </w:p>
        </w:tc>
        <w:tc>
          <w:tcPr>
            <w:tcW w:w="666" w:type="pct"/>
            <w:tcBorders>
              <w:top w:val="single" w:sz="4" w:space="0" w:color="auto"/>
              <w:left w:val="single" w:sz="4" w:space="0" w:color="auto"/>
              <w:bottom w:val="single" w:sz="4" w:space="0" w:color="auto"/>
              <w:right w:val="single" w:sz="4" w:space="0" w:color="auto"/>
            </w:tcBorders>
          </w:tcPr>
          <w:p w14:paraId="5F724C29" w14:textId="78591661" w:rsidR="001B6A89" w:rsidRPr="00FC23D0" w:rsidRDefault="001B6A89" w:rsidP="001B6A89">
            <w:pPr>
              <w:jc w:val="right"/>
            </w:pPr>
            <w:r w:rsidRPr="00876ECF">
              <w:t>1164,88</w:t>
            </w:r>
          </w:p>
        </w:tc>
      </w:tr>
      <w:tr w:rsidR="001B6A89" w:rsidRPr="00291427" w14:paraId="6C3D6F6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E99368C" w14:textId="77777777" w:rsidR="001B6A89" w:rsidRPr="00FC23D0" w:rsidRDefault="001B6A89" w:rsidP="001B6A89">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6CE7DF0" w14:textId="3432E25C" w:rsidR="001B6A89" w:rsidRDefault="001B6A89" w:rsidP="001B6A89">
            <w:r>
              <w:t xml:space="preserve">Kelias Nr. a74 (Privažiuojamasis kelias prie sandėlio </w:t>
            </w:r>
            <w:proofErr w:type="spellStart"/>
            <w:r>
              <w:t>Svilelių</w:t>
            </w:r>
            <w:proofErr w:type="spellEnd"/>
            <w:r>
              <w:t xml:space="preserve"> k. nuo kelio Nr. a1)</w:t>
            </w:r>
          </w:p>
        </w:tc>
        <w:tc>
          <w:tcPr>
            <w:tcW w:w="800" w:type="pct"/>
            <w:tcBorders>
              <w:top w:val="single" w:sz="4" w:space="0" w:color="auto"/>
              <w:left w:val="single" w:sz="4" w:space="0" w:color="auto"/>
              <w:bottom w:val="single" w:sz="4" w:space="0" w:color="auto"/>
              <w:right w:val="single" w:sz="4" w:space="0" w:color="auto"/>
            </w:tcBorders>
          </w:tcPr>
          <w:p w14:paraId="1EB9C7B6" w14:textId="43095857" w:rsidR="001B6A89" w:rsidRDefault="001B6A89" w:rsidP="001B6A89">
            <w:proofErr w:type="spellStart"/>
            <w:r>
              <w:t>Svilelių</w:t>
            </w:r>
            <w:proofErr w:type="spellEnd"/>
            <w:r>
              <w:t xml:space="preserve"> k., Anykščių r. sav. </w:t>
            </w:r>
          </w:p>
          <w:p w14:paraId="1AC23B4E" w14:textId="77777777" w:rsidR="001B6A89" w:rsidRDefault="001B6A89" w:rsidP="001B6A89"/>
        </w:tc>
        <w:tc>
          <w:tcPr>
            <w:tcW w:w="867" w:type="pct"/>
            <w:tcBorders>
              <w:top w:val="single" w:sz="4" w:space="0" w:color="auto"/>
              <w:left w:val="single" w:sz="4" w:space="0" w:color="auto"/>
              <w:bottom w:val="single" w:sz="4" w:space="0" w:color="auto"/>
              <w:right w:val="single" w:sz="4" w:space="0" w:color="auto"/>
            </w:tcBorders>
            <w:shd w:val="clear" w:color="auto" w:fill="auto"/>
          </w:tcPr>
          <w:p w14:paraId="2869CE05" w14:textId="7459B359" w:rsidR="001B6A89" w:rsidRDefault="001B6A89" w:rsidP="001B6A89">
            <w:r>
              <w:t>4400-6443-9683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CF1270B" w14:textId="77777777" w:rsidR="001B6A89" w:rsidRDefault="001B6A89" w:rsidP="001B6A89">
            <w:pPr>
              <w:jc w:val="right"/>
            </w:pPr>
            <w:r>
              <w:t>333</w:t>
            </w:r>
          </w:p>
          <w:p w14:paraId="7E114F82" w14:textId="77777777" w:rsidR="001B6A89" w:rsidRDefault="001B6A89" w:rsidP="001B6A89">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924292E" w14:textId="79A48ACC" w:rsidR="001B6A89" w:rsidRDefault="001B6A89" w:rsidP="001B6A89">
            <w:r>
              <w:t>012065</w:t>
            </w:r>
          </w:p>
        </w:tc>
        <w:tc>
          <w:tcPr>
            <w:tcW w:w="600" w:type="pct"/>
            <w:tcBorders>
              <w:top w:val="single" w:sz="4" w:space="0" w:color="auto"/>
              <w:left w:val="single" w:sz="4" w:space="0" w:color="auto"/>
              <w:bottom w:val="single" w:sz="4" w:space="0" w:color="auto"/>
              <w:right w:val="single" w:sz="4" w:space="0" w:color="auto"/>
            </w:tcBorders>
          </w:tcPr>
          <w:p w14:paraId="7B4CCCC2" w14:textId="0CBC747D" w:rsidR="001B6A89" w:rsidRPr="00FC23D0" w:rsidRDefault="001B6A89" w:rsidP="001B6A89">
            <w:pPr>
              <w:jc w:val="right"/>
            </w:pPr>
            <w:r w:rsidRPr="00876ECF">
              <w:t>7193,00</w:t>
            </w:r>
          </w:p>
        </w:tc>
        <w:tc>
          <w:tcPr>
            <w:tcW w:w="666" w:type="pct"/>
            <w:tcBorders>
              <w:top w:val="single" w:sz="4" w:space="0" w:color="auto"/>
              <w:left w:val="single" w:sz="4" w:space="0" w:color="auto"/>
              <w:bottom w:val="single" w:sz="4" w:space="0" w:color="auto"/>
              <w:right w:val="single" w:sz="4" w:space="0" w:color="auto"/>
            </w:tcBorders>
          </w:tcPr>
          <w:p w14:paraId="4C5822D7" w14:textId="34CD8C98" w:rsidR="001B6A89" w:rsidRPr="00FC23D0" w:rsidRDefault="001B6A89" w:rsidP="001B6A89">
            <w:pPr>
              <w:jc w:val="right"/>
            </w:pPr>
            <w:r w:rsidRPr="00876ECF">
              <w:t>5124,07</w:t>
            </w:r>
          </w:p>
        </w:tc>
      </w:tr>
      <w:tr w:rsidR="001B6A89" w:rsidRPr="00291427" w14:paraId="6EC05EE0" w14:textId="77777777" w:rsidTr="00CF5346">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0BE72EA4" w14:textId="77777777" w:rsidR="001B6A89" w:rsidRPr="00FC23D0" w:rsidRDefault="001B6A89" w:rsidP="001B6A89">
            <w:pPr>
              <w:numPr>
                <w:ilvl w:val="0"/>
                <w:numId w:val="3"/>
              </w:numPr>
              <w:ind w:left="510"/>
            </w:pPr>
          </w:p>
        </w:tc>
        <w:tc>
          <w:tcPr>
            <w:tcW w:w="933" w:type="pct"/>
            <w:vMerge w:val="restart"/>
            <w:tcBorders>
              <w:top w:val="single" w:sz="4" w:space="0" w:color="auto"/>
              <w:left w:val="single" w:sz="4" w:space="0" w:color="auto"/>
              <w:right w:val="single" w:sz="4" w:space="0" w:color="auto"/>
            </w:tcBorders>
            <w:shd w:val="clear" w:color="auto" w:fill="auto"/>
          </w:tcPr>
          <w:p w14:paraId="3C5803CE" w14:textId="77777777" w:rsidR="001B6A89" w:rsidRDefault="001B6A89" w:rsidP="001B6A89">
            <w:r>
              <w:t>Kelias Nr. a8 (</w:t>
            </w:r>
            <w:proofErr w:type="spellStart"/>
            <w:r>
              <w:t>Andrioniškis</w:t>
            </w:r>
            <w:proofErr w:type="spellEnd"/>
            <w:r>
              <w:t xml:space="preserve">- </w:t>
            </w:r>
            <w:proofErr w:type="spellStart"/>
            <w:r>
              <w:t>Ramaškonys</w:t>
            </w:r>
            <w:proofErr w:type="spellEnd"/>
            <w:r>
              <w:t>)</w:t>
            </w:r>
          </w:p>
          <w:p w14:paraId="3EF4FEDA" w14:textId="77777777" w:rsidR="001B6A89" w:rsidRDefault="001B6A89" w:rsidP="001B6A89"/>
        </w:tc>
        <w:tc>
          <w:tcPr>
            <w:tcW w:w="800" w:type="pct"/>
            <w:tcBorders>
              <w:top w:val="single" w:sz="4" w:space="0" w:color="auto"/>
              <w:left w:val="single" w:sz="4" w:space="0" w:color="auto"/>
              <w:bottom w:val="single" w:sz="4" w:space="0" w:color="auto"/>
              <w:right w:val="single" w:sz="4" w:space="0" w:color="auto"/>
            </w:tcBorders>
          </w:tcPr>
          <w:p w14:paraId="52886126" w14:textId="6051E252" w:rsidR="001B6A89" w:rsidRDefault="001B6A89" w:rsidP="001B6A89">
            <w:proofErr w:type="spellStart"/>
            <w:r>
              <w:t>Ramaškonių</w:t>
            </w:r>
            <w:proofErr w:type="spellEnd"/>
            <w:r>
              <w:t xml:space="preserve"> k., Anykščių r. sav.</w:t>
            </w:r>
          </w:p>
          <w:p w14:paraId="57E1D0A7" w14:textId="77777777" w:rsidR="001B6A89" w:rsidRDefault="001B6A89" w:rsidP="001B6A89"/>
        </w:tc>
        <w:tc>
          <w:tcPr>
            <w:tcW w:w="867" w:type="pct"/>
            <w:tcBorders>
              <w:top w:val="single" w:sz="4" w:space="0" w:color="auto"/>
              <w:left w:val="single" w:sz="4" w:space="0" w:color="auto"/>
              <w:bottom w:val="single" w:sz="4" w:space="0" w:color="auto"/>
              <w:right w:val="single" w:sz="4" w:space="0" w:color="auto"/>
            </w:tcBorders>
            <w:shd w:val="clear" w:color="auto" w:fill="auto"/>
          </w:tcPr>
          <w:p w14:paraId="0D0E803F" w14:textId="5297912D" w:rsidR="001B6A89" w:rsidRDefault="001B6A89" w:rsidP="001B6A89">
            <w:r>
              <w:t>4400-6444-9670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05AA1BF" w14:textId="73D81CBD" w:rsidR="001B6A89" w:rsidRDefault="001B6A89" w:rsidP="001B6A89">
            <w:pPr>
              <w:jc w:val="right"/>
            </w:pPr>
            <w:r>
              <w:t>133</w:t>
            </w:r>
          </w:p>
        </w:tc>
        <w:tc>
          <w:tcPr>
            <w:tcW w:w="467" w:type="pct"/>
            <w:gridSpan w:val="2"/>
            <w:vMerge w:val="restart"/>
            <w:tcBorders>
              <w:top w:val="single" w:sz="4" w:space="0" w:color="auto"/>
              <w:left w:val="single" w:sz="4" w:space="0" w:color="auto"/>
              <w:right w:val="single" w:sz="4" w:space="0" w:color="auto"/>
            </w:tcBorders>
            <w:shd w:val="clear" w:color="auto" w:fill="auto"/>
          </w:tcPr>
          <w:p w14:paraId="2FFBB9FC" w14:textId="030CCCA7" w:rsidR="001B6A89" w:rsidRDefault="001B6A89" w:rsidP="001B6A89">
            <w:r>
              <w:t>012066</w:t>
            </w:r>
          </w:p>
        </w:tc>
        <w:tc>
          <w:tcPr>
            <w:tcW w:w="600" w:type="pct"/>
            <w:vMerge w:val="restart"/>
            <w:tcBorders>
              <w:top w:val="single" w:sz="4" w:space="0" w:color="auto"/>
              <w:left w:val="single" w:sz="4" w:space="0" w:color="auto"/>
              <w:right w:val="single" w:sz="4" w:space="0" w:color="auto"/>
            </w:tcBorders>
          </w:tcPr>
          <w:p w14:paraId="671AC8B8" w14:textId="4C976B00" w:rsidR="001B6A89" w:rsidRPr="00FC23D0" w:rsidRDefault="001B6A89" w:rsidP="001B6A89">
            <w:pPr>
              <w:jc w:val="right"/>
            </w:pPr>
            <w:r w:rsidRPr="00876ECF">
              <w:t>14984,29</w:t>
            </w:r>
          </w:p>
        </w:tc>
        <w:tc>
          <w:tcPr>
            <w:tcW w:w="666" w:type="pct"/>
            <w:vMerge w:val="restart"/>
            <w:tcBorders>
              <w:top w:val="single" w:sz="4" w:space="0" w:color="auto"/>
              <w:left w:val="single" w:sz="4" w:space="0" w:color="auto"/>
              <w:right w:val="single" w:sz="4" w:space="0" w:color="auto"/>
            </w:tcBorders>
          </w:tcPr>
          <w:p w14:paraId="099330B6" w14:textId="67F0B949" w:rsidR="001B6A89" w:rsidRPr="00FC23D0" w:rsidRDefault="001B6A89" w:rsidP="001B6A89">
            <w:pPr>
              <w:jc w:val="right"/>
            </w:pPr>
            <w:r w:rsidRPr="00876ECF">
              <w:t>10674,17</w:t>
            </w:r>
          </w:p>
        </w:tc>
      </w:tr>
      <w:tr w:rsidR="001B6A89" w:rsidRPr="00291427" w14:paraId="0296311D" w14:textId="77777777" w:rsidTr="00CF5346">
        <w:trPr>
          <w:trHeight w:val="270"/>
        </w:trPr>
        <w:tc>
          <w:tcPr>
            <w:tcW w:w="334" w:type="pct"/>
            <w:vMerge/>
            <w:tcBorders>
              <w:left w:val="single" w:sz="4" w:space="0" w:color="auto"/>
              <w:right w:val="single" w:sz="4" w:space="0" w:color="auto"/>
            </w:tcBorders>
            <w:shd w:val="clear" w:color="auto" w:fill="auto"/>
          </w:tcPr>
          <w:p w14:paraId="6EFF7ECB" w14:textId="77777777" w:rsidR="001B6A89" w:rsidRPr="00FC23D0" w:rsidRDefault="001B6A89" w:rsidP="001B6A89">
            <w:pPr>
              <w:numPr>
                <w:ilvl w:val="0"/>
                <w:numId w:val="3"/>
              </w:numPr>
              <w:ind w:left="510"/>
            </w:pPr>
          </w:p>
        </w:tc>
        <w:tc>
          <w:tcPr>
            <w:tcW w:w="933" w:type="pct"/>
            <w:vMerge/>
            <w:tcBorders>
              <w:left w:val="single" w:sz="4" w:space="0" w:color="auto"/>
              <w:right w:val="single" w:sz="4" w:space="0" w:color="auto"/>
            </w:tcBorders>
            <w:shd w:val="clear" w:color="auto" w:fill="auto"/>
          </w:tcPr>
          <w:p w14:paraId="5AB012ED" w14:textId="3A6E236F" w:rsidR="001B6A89" w:rsidRDefault="001B6A89" w:rsidP="001B6A89"/>
        </w:tc>
        <w:tc>
          <w:tcPr>
            <w:tcW w:w="800" w:type="pct"/>
            <w:tcBorders>
              <w:top w:val="single" w:sz="4" w:space="0" w:color="auto"/>
              <w:left w:val="single" w:sz="4" w:space="0" w:color="auto"/>
              <w:bottom w:val="single" w:sz="4" w:space="0" w:color="auto"/>
              <w:right w:val="single" w:sz="4" w:space="0" w:color="auto"/>
            </w:tcBorders>
          </w:tcPr>
          <w:p w14:paraId="2FD2FE91" w14:textId="1E58FA73" w:rsidR="001B6A89" w:rsidRDefault="001B6A89" w:rsidP="001B6A89">
            <w:proofErr w:type="spellStart"/>
            <w:r>
              <w:t>Ramaškonių</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C7CCCCD" w14:textId="61FB1B45" w:rsidR="001B6A89" w:rsidRDefault="001B6A89" w:rsidP="001B6A89">
            <w:r>
              <w:t>4400-6444-9684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C9C34A" w14:textId="2E522AEC" w:rsidR="001B6A89" w:rsidRDefault="001B6A89" w:rsidP="001B6A89">
            <w:pPr>
              <w:jc w:val="right"/>
            </w:pPr>
            <w:r>
              <w:t>1181</w:t>
            </w:r>
          </w:p>
        </w:tc>
        <w:tc>
          <w:tcPr>
            <w:tcW w:w="467" w:type="pct"/>
            <w:gridSpan w:val="2"/>
            <w:vMerge/>
            <w:tcBorders>
              <w:left w:val="single" w:sz="4" w:space="0" w:color="auto"/>
              <w:right w:val="single" w:sz="4" w:space="0" w:color="auto"/>
            </w:tcBorders>
            <w:shd w:val="clear" w:color="auto" w:fill="auto"/>
          </w:tcPr>
          <w:p w14:paraId="5955E086" w14:textId="77777777" w:rsidR="001B6A89" w:rsidRDefault="001B6A89" w:rsidP="001B6A89"/>
        </w:tc>
        <w:tc>
          <w:tcPr>
            <w:tcW w:w="600" w:type="pct"/>
            <w:vMerge/>
            <w:tcBorders>
              <w:left w:val="single" w:sz="4" w:space="0" w:color="auto"/>
              <w:right w:val="single" w:sz="4" w:space="0" w:color="auto"/>
            </w:tcBorders>
          </w:tcPr>
          <w:p w14:paraId="4E934B39" w14:textId="77777777" w:rsidR="001B6A89" w:rsidRPr="00FC23D0" w:rsidRDefault="001B6A89" w:rsidP="001B6A89">
            <w:pPr>
              <w:jc w:val="right"/>
            </w:pPr>
          </w:p>
        </w:tc>
        <w:tc>
          <w:tcPr>
            <w:tcW w:w="666" w:type="pct"/>
            <w:vMerge/>
            <w:tcBorders>
              <w:left w:val="single" w:sz="4" w:space="0" w:color="auto"/>
              <w:right w:val="single" w:sz="4" w:space="0" w:color="auto"/>
            </w:tcBorders>
          </w:tcPr>
          <w:p w14:paraId="03B99BAF" w14:textId="77777777" w:rsidR="001B6A89" w:rsidRPr="00FC23D0" w:rsidRDefault="001B6A89" w:rsidP="001B6A89">
            <w:pPr>
              <w:jc w:val="right"/>
            </w:pPr>
          </w:p>
        </w:tc>
      </w:tr>
      <w:tr w:rsidR="001B6A89" w:rsidRPr="00291427" w14:paraId="1DFF4B4F" w14:textId="77777777" w:rsidTr="00CF5346">
        <w:trPr>
          <w:trHeight w:val="270"/>
        </w:trPr>
        <w:tc>
          <w:tcPr>
            <w:tcW w:w="334" w:type="pct"/>
            <w:vMerge/>
            <w:tcBorders>
              <w:left w:val="single" w:sz="4" w:space="0" w:color="auto"/>
              <w:right w:val="single" w:sz="4" w:space="0" w:color="auto"/>
            </w:tcBorders>
            <w:shd w:val="clear" w:color="auto" w:fill="auto"/>
          </w:tcPr>
          <w:p w14:paraId="56E6E346" w14:textId="77777777" w:rsidR="001B6A89" w:rsidRPr="00FC23D0" w:rsidRDefault="001B6A89" w:rsidP="001B6A89">
            <w:pPr>
              <w:numPr>
                <w:ilvl w:val="0"/>
                <w:numId w:val="3"/>
              </w:numPr>
              <w:ind w:left="510"/>
            </w:pPr>
          </w:p>
        </w:tc>
        <w:tc>
          <w:tcPr>
            <w:tcW w:w="933" w:type="pct"/>
            <w:vMerge/>
            <w:tcBorders>
              <w:left w:val="single" w:sz="4" w:space="0" w:color="auto"/>
              <w:right w:val="single" w:sz="4" w:space="0" w:color="auto"/>
            </w:tcBorders>
            <w:shd w:val="clear" w:color="auto" w:fill="auto"/>
          </w:tcPr>
          <w:p w14:paraId="72A9E80B" w14:textId="77777777" w:rsidR="001B6A89" w:rsidRDefault="001B6A89" w:rsidP="001B6A89"/>
        </w:tc>
        <w:tc>
          <w:tcPr>
            <w:tcW w:w="800" w:type="pct"/>
            <w:tcBorders>
              <w:top w:val="single" w:sz="4" w:space="0" w:color="auto"/>
              <w:left w:val="single" w:sz="4" w:space="0" w:color="auto"/>
              <w:bottom w:val="single" w:sz="4" w:space="0" w:color="auto"/>
              <w:right w:val="single" w:sz="4" w:space="0" w:color="auto"/>
            </w:tcBorders>
          </w:tcPr>
          <w:p w14:paraId="7B37E940" w14:textId="1914D972" w:rsidR="001B6A89" w:rsidRDefault="001B6A89" w:rsidP="001B6A89">
            <w:proofErr w:type="spellStart"/>
            <w:r>
              <w:t>Ramaškonių</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AFC34D0" w14:textId="3D4F3C95" w:rsidR="001B6A89" w:rsidRDefault="001B6A89" w:rsidP="001B6A89">
            <w:r>
              <w:t>4400-6444-9669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109372D" w14:textId="77777777" w:rsidR="001B6A89" w:rsidRDefault="001B6A89" w:rsidP="001B6A89">
            <w:pPr>
              <w:jc w:val="right"/>
            </w:pPr>
            <w:r>
              <w:t>466</w:t>
            </w:r>
          </w:p>
          <w:p w14:paraId="2882CD15" w14:textId="77777777" w:rsidR="001B6A89" w:rsidRDefault="001B6A89" w:rsidP="001B6A89">
            <w:pPr>
              <w:jc w:val="right"/>
            </w:pPr>
          </w:p>
        </w:tc>
        <w:tc>
          <w:tcPr>
            <w:tcW w:w="467" w:type="pct"/>
            <w:gridSpan w:val="2"/>
            <w:vMerge/>
            <w:tcBorders>
              <w:left w:val="single" w:sz="4" w:space="0" w:color="auto"/>
              <w:right w:val="single" w:sz="4" w:space="0" w:color="auto"/>
            </w:tcBorders>
            <w:shd w:val="clear" w:color="auto" w:fill="auto"/>
          </w:tcPr>
          <w:p w14:paraId="3D0256FA" w14:textId="77777777" w:rsidR="001B6A89" w:rsidRDefault="001B6A89" w:rsidP="001B6A89"/>
        </w:tc>
        <w:tc>
          <w:tcPr>
            <w:tcW w:w="600" w:type="pct"/>
            <w:vMerge/>
            <w:tcBorders>
              <w:left w:val="single" w:sz="4" w:space="0" w:color="auto"/>
              <w:right w:val="single" w:sz="4" w:space="0" w:color="auto"/>
            </w:tcBorders>
          </w:tcPr>
          <w:p w14:paraId="1DCF7F14" w14:textId="77777777" w:rsidR="001B6A89" w:rsidRPr="00FC23D0" w:rsidRDefault="001B6A89" w:rsidP="001B6A89">
            <w:pPr>
              <w:jc w:val="right"/>
            </w:pPr>
          </w:p>
        </w:tc>
        <w:tc>
          <w:tcPr>
            <w:tcW w:w="666" w:type="pct"/>
            <w:vMerge/>
            <w:tcBorders>
              <w:left w:val="single" w:sz="4" w:space="0" w:color="auto"/>
              <w:right w:val="single" w:sz="4" w:space="0" w:color="auto"/>
            </w:tcBorders>
          </w:tcPr>
          <w:p w14:paraId="3C4AD5F7" w14:textId="77777777" w:rsidR="001B6A89" w:rsidRPr="00FC23D0" w:rsidRDefault="001B6A89" w:rsidP="001B6A89">
            <w:pPr>
              <w:jc w:val="right"/>
            </w:pPr>
          </w:p>
        </w:tc>
      </w:tr>
      <w:tr w:rsidR="001B6A89" w:rsidRPr="00291427" w14:paraId="15B42E97" w14:textId="77777777" w:rsidTr="00CF5346">
        <w:trPr>
          <w:trHeight w:val="270"/>
        </w:trPr>
        <w:tc>
          <w:tcPr>
            <w:tcW w:w="334" w:type="pct"/>
            <w:vMerge/>
            <w:tcBorders>
              <w:left w:val="single" w:sz="4" w:space="0" w:color="auto"/>
              <w:right w:val="single" w:sz="4" w:space="0" w:color="auto"/>
            </w:tcBorders>
            <w:shd w:val="clear" w:color="auto" w:fill="auto"/>
          </w:tcPr>
          <w:p w14:paraId="65F8E2B9" w14:textId="77777777" w:rsidR="001B6A89" w:rsidRPr="00FC23D0" w:rsidRDefault="001B6A89" w:rsidP="001B6A89">
            <w:pPr>
              <w:numPr>
                <w:ilvl w:val="0"/>
                <w:numId w:val="3"/>
              </w:numPr>
              <w:ind w:left="510"/>
            </w:pPr>
          </w:p>
        </w:tc>
        <w:tc>
          <w:tcPr>
            <w:tcW w:w="933" w:type="pct"/>
            <w:vMerge/>
            <w:tcBorders>
              <w:left w:val="single" w:sz="4" w:space="0" w:color="auto"/>
              <w:right w:val="single" w:sz="4" w:space="0" w:color="auto"/>
            </w:tcBorders>
            <w:shd w:val="clear" w:color="auto" w:fill="auto"/>
          </w:tcPr>
          <w:p w14:paraId="181EC8EC" w14:textId="77777777" w:rsidR="001B6A89" w:rsidRDefault="001B6A89" w:rsidP="001B6A89"/>
        </w:tc>
        <w:tc>
          <w:tcPr>
            <w:tcW w:w="800" w:type="pct"/>
            <w:tcBorders>
              <w:top w:val="single" w:sz="4" w:space="0" w:color="auto"/>
              <w:left w:val="single" w:sz="4" w:space="0" w:color="auto"/>
              <w:bottom w:val="single" w:sz="4" w:space="0" w:color="auto"/>
              <w:right w:val="single" w:sz="4" w:space="0" w:color="auto"/>
            </w:tcBorders>
          </w:tcPr>
          <w:p w14:paraId="29D6E143" w14:textId="77777777" w:rsidR="001B6A89" w:rsidRDefault="001B6A89" w:rsidP="001B6A89">
            <w:r>
              <w:t>Anykščių r. sav.</w:t>
            </w:r>
          </w:p>
          <w:p w14:paraId="700EC6EB" w14:textId="77777777" w:rsidR="001B6A89" w:rsidRDefault="001B6A89" w:rsidP="001B6A89"/>
        </w:tc>
        <w:tc>
          <w:tcPr>
            <w:tcW w:w="867" w:type="pct"/>
            <w:tcBorders>
              <w:top w:val="single" w:sz="4" w:space="0" w:color="auto"/>
              <w:left w:val="single" w:sz="4" w:space="0" w:color="auto"/>
              <w:bottom w:val="single" w:sz="4" w:space="0" w:color="auto"/>
              <w:right w:val="single" w:sz="4" w:space="0" w:color="auto"/>
            </w:tcBorders>
            <w:shd w:val="clear" w:color="auto" w:fill="auto"/>
          </w:tcPr>
          <w:p w14:paraId="01F226A0" w14:textId="78100D37" w:rsidR="001B6A89" w:rsidRDefault="001B6A89" w:rsidP="001B6A89">
            <w:r>
              <w:t>4400-6445-7105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854094E" w14:textId="77777777" w:rsidR="001B6A89" w:rsidRDefault="001B6A89" w:rsidP="001B6A89">
            <w:pPr>
              <w:jc w:val="right"/>
            </w:pPr>
            <w:r>
              <w:t>434</w:t>
            </w:r>
          </w:p>
          <w:p w14:paraId="41C08857" w14:textId="77777777" w:rsidR="001B6A89" w:rsidRDefault="001B6A89" w:rsidP="001B6A89">
            <w:pPr>
              <w:jc w:val="right"/>
            </w:pPr>
          </w:p>
        </w:tc>
        <w:tc>
          <w:tcPr>
            <w:tcW w:w="467" w:type="pct"/>
            <w:gridSpan w:val="2"/>
            <w:vMerge/>
            <w:tcBorders>
              <w:left w:val="single" w:sz="4" w:space="0" w:color="auto"/>
              <w:right w:val="single" w:sz="4" w:space="0" w:color="auto"/>
            </w:tcBorders>
            <w:shd w:val="clear" w:color="auto" w:fill="auto"/>
          </w:tcPr>
          <w:p w14:paraId="123B3EA3" w14:textId="77777777" w:rsidR="001B6A89" w:rsidRDefault="001B6A89" w:rsidP="001B6A89"/>
        </w:tc>
        <w:tc>
          <w:tcPr>
            <w:tcW w:w="600" w:type="pct"/>
            <w:vMerge/>
            <w:tcBorders>
              <w:left w:val="single" w:sz="4" w:space="0" w:color="auto"/>
              <w:right w:val="single" w:sz="4" w:space="0" w:color="auto"/>
            </w:tcBorders>
          </w:tcPr>
          <w:p w14:paraId="05DEB335" w14:textId="77777777" w:rsidR="001B6A89" w:rsidRPr="00FC23D0" w:rsidRDefault="001B6A89" w:rsidP="001B6A89">
            <w:pPr>
              <w:jc w:val="right"/>
            </w:pPr>
          </w:p>
        </w:tc>
        <w:tc>
          <w:tcPr>
            <w:tcW w:w="666" w:type="pct"/>
            <w:vMerge/>
            <w:tcBorders>
              <w:left w:val="single" w:sz="4" w:space="0" w:color="auto"/>
              <w:right w:val="single" w:sz="4" w:space="0" w:color="auto"/>
            </w:tcBorders>
          </w:tcPr>
          <w:p w14:paraId="4B8DB060" w14:textId="77777777" w:rsidR="001B6A89" w:rsidRPr="00FC23D0" w:rsidRDefault="001B6A89" w:rsidP="001B6A89">
            <w:pPr>
              <w:jc w:val="right"/>
            </w:pPr>
          </w:p>
        </w:tc>
      </w:tr>
      <w:tr w:rsidR="001B6A89" w:rsidRPr="00291427" w14:paraId="7638C9EA" w14:textId="77777777" w:rsidTr="00CF5346">
        <w:trPr>
          <w:trHeight w:val="270"/>
        </w:trPr>
        <w:tc>
          <w:tcPr>
            <w:tcW w:w="334" w:type="pct"/>
            <w:vMerge/>
            <w:tcBorders>
              <w:left w:val="single" w:sz="4" w:space="0" w:color="auto"/>
              <w:bottom w:val="single" w:sz="4" w:space="0" w:color="auto"/>
              <w:right w:val="single" w:sz="4" w:space="0" w:color="auto"/>
            </w:tcBorders>
            <w:shd w:val="clear" w:color="auto" w:fill="auto"/>
          </w:tcPr>
          <w:p w14:paraId="3C6C16EB" w14:textId="77777777" w:rsidR="001B6A89" w:rsidRPr="00FC23D0" w:rsidRDefault="001B6A89" w:rsidP="001B6A89">
            <w:pPr>
              <w:numPr>
                <w:ilvl w:val="0"/>
                <w:numId w:val="3"/>
              </w:numPr>
              <w:ind w:left="510"/>
            </w:pPr>
          </w:p>
        </w:tc>
        <w:tc>
          <w:tcPr>
            <w:tcW w:w="933" w:type="pct"/>
            <w:vMerge/>
            <w:tcBorders>
              <w:left w:val="single" w:sz="4" w:space="0" w:color="auto"/>
              <w:bottom w:val="single" w:sz="4" w:space="0" w:color="auto"/>
              <w:right w:val="single" w:sz="4" w:space="0" w:color="auto"/>
            </w:tcBorders>
            <w:shd w:val="clear" w:color="auto" w:fill="auto"/>
          </w:tcPr>
          <w:p w14:paraId="19B81AD4" w14:textId="77777777" w:rsidR="001B6A89" w:rsidRDefault="001B6A89" w:rsidP="001B6A89"/>
        </w:tc>
        <w:tc>
          <w:tcPr>
            <w:tcW w:w="800" w:type="pct"/>
            <w:tcBorders>
              <w:top w:val="single" w:sz="4" w:space="0" w:color="auto"/>
              <w:left w:val="single" w:sz="4" w:space="0" w:color="auto"/>
              <w:bottom w:val="single" w:sz="4" w:space="0" w:color="auto"/>
              <w:right w:val="single" w:sz="4" w:space="0" w:color="auto"/>
            </w:tcBorders>
          </w:tcPr>
          <w:p w14:paraId="46E9E83E" w14:textId="633A384B" w:rsidR="001B6A89" w:rsidRDefault="001B6A89" w:rsidP="001B6A89">
            <w:proofErr w:type="spellStart"/>
            <w:r>
              <w:t>Paandrioniškio</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67F7954" w14:textId="614FB06E" w:rsidR="001B6A89" w:rsidRDefault="001B6A89" w:rsidP="001B6A89">
            <w:r>
              <w:t>4400-6444-9958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11F289E" w14:textId="77777777" w:rsidR="001B6A89" w:rsidRDefault="001B6A89" w:rsidP="001B6A89">
            <w:pPr>
              <w:jc w:val="right"/>
            </w:pPr>
            <w:r>
              <w:t>943</w:t>
            </w:r>
          </w:p>
          <w:p w14:paraId="335E4716" w14:textId="77777777" w:rsidR="001B6A89" w:rsidRDefault="001B6A89" w:rsidP="001B6A89">
            <w:pPr>
              <w:jc w:val="right"/>
            </w:pPr>
          </w:p>
        </w:tc>
        <w:tc>
          <w:tcPr>
            <w:tcW w:w="467" w:type="pct"/>
            <w:gridSpan w:val="2"/>
            <w:vMerge/>
            <w:tcBorders>
              <w:left w:val="single" w:sz="4" w:space="0" w:color="auto"/>
              <w:bottom w:val="single" w:sz="4" w:space="0" w:color="auto"/>
              <w:right w:val="single" w:sz="4" w:space="0" w:color="auto"/>
            </w:tcBorders>
            <w:shd w:val="clear" w:color="auto" w:fill="auto"/>
          </w:tcPr>
          <w:p w14:paraId="42D9D9FA" w14:textId="77777777" w:rsidR="001B6A89" w:rsidRDefault="001B6A89" w:rsidP="001B6A89"/>
        </w:tc>
        <w:tc>
          <w:tcPr>
            <w:tcW w:w="600" w:type="pct"/>
            <w:vMerge/>
            <w:tcBorders>
              <w:left w:val="single" w:sz="4" w:space="0" w:color="auto"/>
              <w:bottom w:val="single" w:sz="4" w:space="0" w:color="auto"/>
              <w:right w:val="single" w:sz="4" w:space="0" w:color="auto"/>
            </w:tcBorders>
          </w:tcPr>
          <w:p w14:paraId="3A8C347F" w14:textId="77777777" w:rsidR="001B6A89" w:rsidRPr="00FC23D0" w:rsidRDefault="001B6A89" w:rsidP="001B6A89">
            <w:pPr>
              <w:jc w:val="right"/>
            </w:pPr>
          </w:p>
        </w:tc>
        <w:tc>
          <w:tcPr>
            <w:tcW w:w="666" w:type="pct"/>
            <w:vMerge/>
            <w:tcBorders>
              <w:left w:val="single" w:sz="4" w:space="0" w:color="auto"/>
              <w:bottom w:val="single" w:sz="4" w:space="0" w:color="auto"/>
              <w:right w:val="single" w:sz="4" w:space="0" w:color="auto"/>
            </w:tcBorders>
          </w:tcPr>
          <w:p w14:paraId="2FC6BC76" w14:textId="77777777" w:rsidR="001B6A89" w:rsidRPr="00FC23D0" w:rsidRDefault="001B6A89" w:rsidP="001B6A89">
            <w:pPr>
              <w:jc w:val="right"/>
            </w:pPr>
          </w:p>
        </w:tc>
      </w:tr>
      <w:tr w:rsidR="007A62A5" w:rsidRPr="00291427" w14:paraId="11864D35"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BA7080C"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898CDA3" w14:textId="517CFA34" w:rsidR="007A62A5" w:rsidRDefault="007A62A5" w:rsidP="007A62A5">
            <w:r>
              <w:t>Kelias Nr. a9 (Pravažiuojamasis kelias nuo kelio Nr. a8 iki kelio Nr. 46)</w:t>
            </w:r>
          </w:p>
          <w:p w14:paraId="51EC9FE1" w14:textId="446CCD24" w:rsidR="007A62A5" w:rsidRDefault="007A62A5" w:rsidP="007A62A5"/>
        </w:tc>
        <w:tc>
          <w:tcPr>
            <w:tcW w:w="800" w:type="pct"/>
            <w:tcBorders>
              <w:top w:val="single" w:sz="4" w:space="0" w:color="auto"/>
              <w:left w:val="single" w:sz="4" w:space="0" w:color="auto"/>
              <w:bottom w:val="single" w:sz="4" w:space="0" w:color="auto"/>
              <w:right w:val="single" w:sz="4" w:space="0" w:color="auto"/>
            </w:tcBorders>
          </w:tcPr>
          <w:p w14:paraId="574C2254" w14:textId="56BD1940" w:rsidR="007A62A5" w:rsidRDefault="007A62A5" w:rsidP="007A62A5">
            <w:proofErr w:type="spellStart"/>
            <w:r>
              <w:t>Paandrioniškio</w:t>
            </w:r>
            <w:proofErr w:type="spellEnd"/>
            <w:r>
              <w:t xml:space="preserve"> k., Anykščių r. sav. </w:t>
            </w:r>
          </w:p>
          <w:p w14:paraId="7DBE6DC0"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0D8557FD" w14:textId="367A0C3C" w:rsidR="007A62A5" w:rsidRDefault="007A62A5" w:rsidP="007A62A5">
            <w:r>
              <w:t>4400-6444-9947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F75EC29" w14:textId="77777777" w:rsidR="007A62A5" w:rsidRDefault="007A62A5" w:rsidP="007A62A5">
            <w:pPr>
              <w:jc w:val="right"/>
            </w:pPr>
            <w:r>
              <w:t>2021</w:t>
            </w:r>
          </w:p>
          <w:p w14:paraId="4F8D347D" w14:textId="77777777" w:rsidR="007A62A5" w:rsidRDefault="007A62A5" w:rsidP="007A62A5">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723865C" w14:textId="4A7C8990" w:rsidR="007A62A5" w:rsidRPr="005C1003" w:rsidRDefault="007A62A5" w:rsidP="007A62A5">
            <w:r w:rsidRPr="005C1003">
              <w:t xml:space="preserve">000760 </w:t>
            </w:r>
          </w:p>
        </w:tc>
        <w:tc>
          <w:tcPr>
            <w:tcW w:w="600" w:type="pct"/>
            <w:tcBorders>
              <w:top w:val="single" w:sz="4" w:space="0" w:color="auto"/>
              <w:left w:val="single" w:sz="4" w:space="0" w:color="auto"/>
              <w:bottom w:val="single" w:sz="4" w:space="0" w:color="auto"/>
              <w:right w:val="single" w:sz="4" w:space="0" w:color="auto"/>
            </w:tcBorders>
          </w:tcPr>
          <w:p w14:paraId="28E6674B" w14:textId="19012101" w:rsidR="007A62A5" w:rsidRPr="00FC23D0" w:rsidRDefault="007A62A5" w:rsidP="007A62A5">
            <w:pPr>
              <w:jc w:val="right"/>
            </w:pPr>
            <w:r w:rsidRPr="00876ECF">
              <w:t>257156,08</w:t>
            </w:r>
          </w:p>
        </w:tc>
        <w:tc>
          <w:tcPr>
            <w:tcW w:w="666" w:type="pct"/>
            <w:tcBorders>
              <w:top w:val="single" w:sz="4" w:space="0" w:color="auto"/>
              <w:left w:val="single" w:sz="4" w:space="0" w:color="auto"/>
              <w:bottom w:val="single" w:sz="4" w:space="0" w:color="auto"/>
              <w:right w:val="single" w:sz="4" w:space="0" w:color="auto"/>
            </w:tcBorders>
          </w:tcPr>
          <w:p w14:paraId="2A156311" w14:textId="5B5BE406" w:rsidR="007A62A5" w:rsidRPr="00FC23D0" w:rsidRDefault="007A62A5" w:rsidP="007A62A5">
            <w:pPr>
              <w:jc w:val="right"/>
            </w:pPr>
            <w:r w:rsidRPr="00876ECF">
              <w:t>2678,92</w:t>
            </w:r>
          </w:p>
        </w:tc>
      </w:tr>
      <w:tr w:rsidR="007A62A5" w:rsidRPr="00291427" w14:paraId="1BF6975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84CAF69"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0F24215" w14:textId="103575FE" w:rsidR="007A62A5" w:rsidRDefault="007A62A5" w:rsidP="00293CDD">
            <w:r>
              <w:t>Kelias Nr. AnSV49 (Privažiuojamasis kelias prie gyvenamųjų namų Mikierių k. nuo kelio Nr. 1216)</w:t>
            </w:r>
          </w:p>
        </w:tc>
        <w:tc>
          <w:tcPr>
            <w:tcW w:w="800" w:type="pct"/>
            <w:tcBorders>
              <w:top w:val="single" w:sz="4" w:space="0" w:color="auto"/>
              <w:left w:val="single" w:sz="4" w:space="0" w:color="auto"/>
              <w:bottom w:val="single" w:sz="4" w:space="0" w:color="auto"/>
              <w:right w:val="single" w:sz="4" w:space="0" w:color="auto"/>
            </w:tcBorders>
          </w:tcPr>
          <w:p w14:paraId="4E5FDBE5" w14:textId="625C0A0E" w:rsidR="007A62A5" w:rsidRDefault="007A62A5" w:rsidP="007A62A5">
            <w:r>
              <w:t xml:space="preserve">Mikierių k., Anykščių r. sav. </w:t>
            </w:r>
          </w:p>
          <w:p w14:paraId="48DE11E5"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0A61581C" w14:textId="10020371" w:rsidR="007A62A5" w:rsidRDefault="007A62A5" w:rsidP="007A62A5">
            <w:r>
              <w:t>4400-6443-0897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90A00EA" w14:textId="77777777" w:rsidR="007A62A5" w:rsidRDefault="007A62A5" w:rsidP="007A62A5">
            <w:pPr>
              <w:jc w:val="right"/>
            </w:pPr>
            <w:r>
              <w:t>87</w:t>
            </w:r>
          </w:p>
          <w:p w14:paraId="537DDC73" w14:textId="77777777" w:rsidR="007A62A5" w:rsidRDefault="007A62A5" w:rsidP="007A62A5">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E7EFD0C" w14:textId="4B641BD3" w:rsidR="007A62A5" w:rsidRDefault="007A62A5" w:rsidP="007A62A5">
            <w:r>
              <w:t>012068</w:t>
            </w:r>
          </w:p>
        </w:tc>
        <w:tc>
          <w:tcPr>
            <w:tcW w:w="600" w:type="pct"/>
            <w:tcBorders>
              <w:top w:val="single" w:sz="4" w:space="0" w:color="auto"/>
              <w:left w:val="single" w:sz="4" w:space="0" w:color="auto"/>
              <w:bottom w:val="single" w:sz="4" w:space="0" w:color="auto"/>
              <w:right w:val="single" w:sz="4" w:space="0" w:color="auto"/>
            </w:tcBorders>
          </w:tcPr>
          <w:p w14:paraId="08BE83F6" w14:textId="25442115" w:rsidR="007A62A5" w:rsidRPr="00FC23D0" w:rsidRDefault="007A62A5" w:rsidP="007A62A5">
            <w:pPr>
              <w:jc w:val="right"/>
            </w:pPr>
            <w:r w:rsidRPr="00876ECF">
              <w:t>338,00</w:t>
            </w:r>
          </w:p>
        </w:tc>
        <w:tc>
          <w:tcPr>
            <w:tcW w:w="666" w:type="pct"/>
            <w:tcBorders>
              <w:top w:val="single" w:sz="4" w:space="0" w:color="auto"/>
              <w:left w:val="single" w:sz="4" w:space="0" w:color="auto"/>
              <w:bottom w:val="single" w:sz="4" w:space="0" w:color="auto"/>
              <w:right w:val="single" w:sz="4" w:space="0" w:color="auto"/>
            </w:tcBorders>
          </w:tcPr>
          <w:p w14:paraId="0FD93C9A" w14:textId="41B5EFA8" w:rsidR="007A62A5" w:rsidRPr="00FC23D0" w:rsidRDefault="007A62A5" w:rsidP="007A62A5">
            <w:pPr>
              <w:jc w:val="right"/>
            </w:pPr>
            <w:r w:rsidRPr="00876ECF">
              <w:t>240,67</w:t>
            </w:r>
          </w:p>
        </w:tc>
      </w:tr>
      <w:tr w:rsidR="007A62A5" w:rsidRPr="00291427" w14:paraId="7855F93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E17E12E"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5268AFC" w14:textId="6DFC3FE0" w:rsidR="007A62A5" w:rsidRDefault="007A62A5" w:rsidP="00293CDD">
            <w:r>
              <w:t xml:space="preserve">Kelias Nr. AnSV51 (Privažiuojamasis kelias prie gyvenamųjų namų nuo Sielių g., </w:t>
            </w:r>
            <w:proofErr w:type="spellStart"/>
            <w:r>
              <w:t>Sedeikių</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42AEC741" w14:textId="6E97ED62" w:rsidR="007A62A5" w:rsidRDefault="007A62A5" w:rsidP="007A62A5">
            <w:proofErr w:type="spellStart"/>
            <w:r>
              <w:t>Sedeikių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61EDD0F" w14:textId="45BB12CF" w:rsidR="007A62A5" w:rsidRDefault="007A62A5" w:rsidP="007A62A5">
            <w:r>
              <w:t>4400-6443-0997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97CD239" w14:textId="77777777" w:rsidR="007A62A5" w:rsidRDefault="007A62A5" w:rsidP="007A62A5">
            <w:pPr>
              <w:jc w:val="right"/>
            </w:pPr>
            <w:r>
              <w:t>47</w:t>
            </w:r>
          </w:p>
          <w:p w14:paraId="29135720" w14:textId="77777777" w:rsidR="007A62A5" w:rsidRDefault="007A62A5" w:rsidP="007A62A5">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60235D2" w14:textId="08E13EA3" w:rsidR="007A62A5" w:rsidRDefault="007A62A5" w:rsidP="007A62A5">
            <w:r>
              <w:t>012069</w:t>
            </w:r>
          </w:p>
        </w:tc>
        <w:tc>
          <w:tcPr>
            <w:tcW w:w="600" w:type="pct"/>
            <w:tcBorders>
              <w:top w:val="single" w:sz="4" w:space="0" w:color="auto"/>
              <w:left w:val="single" w:sz="4" w:space="0" w:color="auto"/>
              <w:bottom w:val="single" w:sz="4" w:space="0" w:color="auto"/>
              <w:right w:val="single" w:sz="4" w:space="0" w:color="auto"/>
            </w:tcBorders>
          </w:tcPr>
          <w:p w14:paraId="7DD7B943" w14:textId="7BB7CF61" w:rsidR="007A62A5" w:rsidRPr="00FC23D0" w:rsidRDefault="007A62A5" w:rsidP="007A62A5">
            <w:pPr>
              <w:jc w:val="right"/>
            </w:pPr>
            <w:r w:rsidRPr="00876ECF">
              <w:t>184,00</w:t>
            </w:r>
          </w:p>
        </w:tc>
        <w:tc>
          <w:tcPr>
            <w:tcW w:w="666" w:type="pct"/>
            <w:tcBorders>
              <w:top w:val="single" w:sz="4" w:space="0" w:color="auto"/>
              <w:left w:val="single" w:sz="4" w:space="0" w:color="auto"/>
              <w:bottom w:val="single" w:sz="4" w:space="0" w:color="auto"/>
              <w:right w:val="single" w:sz="4" w:space="0" w:color="auto"/>
            </w:tcBorders>
          </w:tcPr>
          <w:p w14:paraId="57EB48D5" w14:textId="559BA3CA" w:rsidR="007A62A5" w:rsidRPr="00FC23D0" w:rsidRDefault="007A62A5" w:rsidP="007A62A5">
            <w:pPr>
              <w:jc w:val="right"/>
            </w:pPr>
            <w:r w:rsidRPr="00876ECF">
              <w:t>130,85</w:t>
            </w:r>
          </w:p>
        </w:tc>
      </w:tr>
      <w:tr w:rsidR="007A62A5" w:rsidRPr="00291427" w14:paraId="07D38EE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5463A54"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2385480" w14:textId="012B73D5" w:rsidR="007A62A5" w:rsidRDefault="007A62A5" w:rsidP="00293CDD">
            <w:r>
              <w:t>Kelias Nr. AnSV52 (Pravažiuojamasis kelias nuo kelio Nr. a16-2 iki kelio Nr. a16-1)</w:t>
            </w:r>
          </w:p>
        </w:tc>
        <w:tc>
          <w:tcPr>
            <w:tcW w:w="800" w:type="pct"/>
            <w:tcBorders>
              <w:top w:val="single" w:sz="4" w:space="0" w:color="auto"/>
              <w:left w:val="single" w:sz="4" w:space="0" w:color="auto"/>
              <w:bottom w:val="single" w:sz="4" w:space="0" w:color="auto"/>
              <w:right w:val="single" w:sz="4" w:space="0" w:color="auto"/>
            </w:tcBorders>
          </w:tcPr>
          <w:p w14:paraId="5073F0AA" w14:textId="3E283D39" w:rsidR="007A62A5" w:rsidRDefault="007A62A5" w:rsidP="007A62A5">
            <w:r>
              <w:t>Gyvatynės k., Anykščių r. sav.</w:t>
            </w:r>
          </w:p>
          <w:p w14:paraId="060E7DE2"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74FFF03C" w14:textId="19EF40F1" w:rsidR="007A62A5" w:rsidRDefault="007A62A5" w:rsidP="007A62A5">
            <w:r>
              <w:t>4400-6443-0986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3B66FF2" w14:textId="77777777" w:rsidR="007A62A5" w:rsidRDefault="007A62A5" w:rsidP="007A62A5">
            <w:pPr>
              <w:jc w:val="right"/>
            </w:pPr>
            <w:r>
              <w:t>315</w:t>
            </w:r>
          </w:p>
          <w:p w14:paraId="19B02349" w14:textId="77777777" w:rsidR="007A62A5" w:rsidRDefault="007A62A5" w:rsidP="007A62A5">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5467A2B" w14:textId="65717600" w:rsidR="007A62A5" w:rsidRDefault="007A62A5" w:rsidP="007A62A5">
            <w:r>
              <w:t>012070</w:t>
            </w:r>
          </w:p>
        </w:tc>
        <w:tc>
          <w:tcPr>
            <w:tcW w:w="600" w:type="pct"/>
            <w:tcBorders>
              <w:top w:val="single" w:sz="4" w:space="0" w:color="auto"/>
              <w:left w:val="single" w:sz="4" w:space="0" w:color="auto"/>
              <w:bottom w:val="single" w:sz="4" w:space="0" w:color="auto"/>
              <w:right w:val="single" w:sz="4" w:space="0" w:color="auto"/>
            </w:tcBorders>
          </w:tcPr>
          <w:p w14:paraId="4BC98482" w14:textId="4EE7576C" w:rsidR="007A62A5" w:rsidRPr="00FC23D0" w:rsidRDefault="007A62A5" w:rsidP="007A62A5">
            <w:pPr>
              <w:jc w:val="right"/>
            </w:pPr>
            <w:r w:rsidRPr="00876ECF">
              <w:t>769,00</w:t>
            </w:r>
          </w:p>
        </w:tc>
        <w:tc>
          <w:tcPr>
            <w:tcW w:w="666" w:type="pct"/>
            <w:tcBorders>
              <w:top w:val="single" w:sz="4" w:space="0" w:color="auto"/>
              <w:left w:val="single" w:sz="4" w:space="0" w:color="auto"/>
              <w:bottom w:val="single" w:sz="4" w:space="0" w:color="auto"/>
              <w:right w:val="single" w:sz="4" w:space="0" w:color="auto"/>
            </w:tcBorders>
          </w:tcPr>
          <w:p w14:paraId="0CED549C" w14:textId="1C119850" w:rsidR="007A62A5" w:rsidRPr="00FC23D0" w:rsidRDefault="007A62A5" w:rsidP="007A62A5">
            <w:pPr>
              <w:jc w:val="right"/>
            </w:pPr>
            <w:r w:rsidRPr="00876ECF">
              <w:t>547,99</w:t>
            </w:r>
          </w:p>
        </w:tc>
      </w:tr>
      <w:tr w:rsidR="007A62A5" w:rsidRPr="00291427" w14:paraId="4AC38E5C"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CB8F367"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E5E949A" w14:textId="7B0764CD" w:rsidR="007A62A5" w:rsidRDefault="007A62A5" w:rsidP="00293CDD">
            <w:r>
              <w:t>Kelias Nr. AnSV59 (Pravažiuojamasis kelias nuo Gyvatynės k. iki kelio Nr. a16-1)</w:t>
            </w:r>
          </w:p>
        </w:tc>
        <w:tc>
          <w:tcPr>
            <w:tcW w:w="800" w:type="pct"/>
            <w:tcBorders>
              <w:top w:val="single" w:sz="4" w:space="0" w:color="auto"/>
              <w:left w:val="single" w:sz="4" w:space="0" w:color="auto"/>
              <w:bottom w:val="single" w:sz="4" w:space="0" w:color="auto"/>
              <w:right w:val="single" w:sz="4" w:space="0" w:color="auto"/>
            </w:tcBorders>
          </w:tcPr>
          <w:p w14:paraId="4546ADC9" w14:textId="0C9287D6" w:rsidR="007A62A5" w:rsidRDefault="007A62A5" w:rsidP="007A62A5">
            <w:r>
              <w:t xml:space="preserve">Gyvatynės k., Anykščių r. sav. </w:t>
            </w:r>
          </w:p>
          <w:p w14:paraId="3D77BE26"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35C6885B" w14:textId="4D2DEBF0" w:rsidR="007A62A5" w:rsidRDefault="007A62A5" w:rsidP="007A62A5">
            <w:r>
              <w:t>4400-6443-0953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C69C8A7" w14:textId="105942D6" w:rsidR="007A62A5" w:rsidRDefault="007A62A5" w:rsidP="007A62A5">
            <w:pPr>
              <w:jc w:val="right"/>
            </w:pPr>
            <w:r>
              <w:t>60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1436DFC" w14:textId="3758D015" w:rsidR="007A62A5" w:rsidRDefault="007A62A5" w:rsidP="007A62A5">
            <w:r>
              <w:t>012071</w:t>
            </w:r>
          </w:p>
        </w:tc>
        <w:tc>
          <w:tcPr>
            <w:tcW w:w="600" w:type="pct"/>
            <w:tcBorders>
              <w:top w:val="single" w:sz="4" w:space="0" w:color="auto"/>
              <w:left w:val="single" w:sz="4" w:space="0" w:color="auto"/>
              <w:bottom w:val="single" w:sz="4" w:space="0" w:color="auto"/>
              <w:right w:val="single" w:sz="4" w:space="0" w:color="auto"/>
            </w:tcBorders>
          </w:tcPr>
          <w:p w14:paraId="32DF22AE" w14:textId="6A0CF2E0" w:rsidR="007A62A5" w:rsidRPr="00FC23D0" w:rsidRDefault="007A62A5" w:rsidP="007A62A5">
            <w:pPr>
              <w:jc w:val="right"/>
            </w:pPr>
            <w:r w:rsidRPr="00942338">
              <w:t>308,00</w:t>
            </w:r>
          </w:p>
        </w:tc>
        <w:tc>
          <w:tcPr>
            <w:tcW w:w="666" w:type="pct"/>
            <w:tcBorders>
              <w:top w:val="single" w:sz="4" w:space="0" w:color="auto"/>
              <w:left w:val="single" w:sz="4" w:space="0" w:color="auto"/>
              <w:bottom w:val="single" w:sz="4" w:space="0" w:color="auto"/>
              <w:right w:val="single" w:sz="4" w:space="0" w:color="auto"/>
            </w:tcBorders>
          </w:tcPr>
          <w:p w14:paraId="354247A6" w14:textId="0DCE75F6" w:rsidR="007A62A5" w:rsidRPr="00FC23D0" w:rsidRDefault="007A62A5" w:rsidP="007A62A5">
            <w:pPr>
              <w:jc w:val="right"/>
            </w:pPr>
            <w:r w:rsidRPr="00942338">
              <w:t>219,63</w:t>
            </w:r>
          </w:p>
        </w:tc>
      </w:tr>
      <w:tr w:rsidR="007A62A5" w:rsidRPr="00291427" w14:paraId="1AFCD12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B393E35"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E144879" w14:textId="65B3160A" w:rsidR="007A62A5" w:rsidRDefault="007A62A5" w:rsidP="00293CDD">
            <w:r>
              <w:t>Kelias Nr. AnSV60 (Pravažiuojamasis kelias nuo Vertimų k. iki kelio Nr. 1227)</w:t>
            </w:r>
          </w:p>
        </w:tc>
        <w:tc>
          <w:tcPr>
            <w:tcW w:w="800" w:type="pct"/>
            <w:tcBorders>
              <w:top w:val="single" w:sz="4" w:space="0" w:color="auto"/>
              <w:left w:val="single" w:sz="4" w:space="0" w:color="auto"/>
              <w:bottom w:val="single" w:sz="4" w:space="0" w:color="auto"/>
              <w:right w:val="single" w:sz="4" w:space="0" w:color="auto"/>
            </w:tcBorders>
          </w:tcPr>
          <w:p w14:paraId="0F1A77A5" w14:textId="0835329B" w:rsidR="007A62A5" w:rsidRDefault="007A62A5" w:rsidP="007A62A5">
            <w:r>
              <w:t xml:space="preserve">Vertimų k., Anykščių r. sav. </w:t>
            </w:r>
          </w:p>
          <w:p w14:paraId="1B2D4644"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32ED5F5E" w14:textId="493CC7F3" w:rsidR="007A62A5" w:rsidRDefault="007A62A5" w:rsidP="007A62A5">
            <w:r>
              <w:t>4400-6445-0035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770699F" w14:textId="7F898F1C" w:rsidR="007A62A5" w:rsidRDefault="007A62A5" w:rsidP="007A62A5">
            <w:pPr>
              <w:jc w:val="right"/>
            </w:pPr>
            <w:r>
              <w:t>310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E90D5C0" w14:textId="44B0F0BD" w:rsidR="007A62A5" w:rsidRDefault="007A62A5" w:rsidP="007A62A5">
            <w:r>
              <w:t>012072</w:t>
            </w:r>
          </w:p>
        </w:tc>
        <w:tc>
          <w:tcPr>
            <w:tcW w:w="600" w:type="pct"/>
            <w:tcBorders>
              <w:top w:val="single" w:sz="4" w:space="0" w:color="auto"/>
              <w:left w:val="single" w:sz="4" w:space="0" w:color="auto"/>
              <w:bottom w:val="single" w:sz="4" w:space="0" w:color="auto"/>
              <w:right w:val="single" w:sz="4" w:space="0" w:color="auto"/>
            </w:tcBorders>
          </w:tcPr>
          <w:p w14:paraId="6564EA2F" w14:textId="26B6260A" w:rsidR="007A62A5" w:rsidRPr="00FC23D0" w:rsidRDefault="007A62A5" w:rsidP="007A62A5">
            <w:pPr>
              <w:jc w:val="right"/>
            </w:pPr>
            <w:r w:rsidRPr="00942338">
              <w:t>1200,00</w:t>
            </w:r>
          </w:p>
        </w:tc>
        <w:tc>
          <w:tcPr>
            <w:tcW w:w="666" w:type="pct"/>
            <w:tcBorders>
              <w:top w:val="single" w:sz="4" w:space="0" w:color="auto"/>
              <w:left w:val="single" w:sz="4" w:space="0" w:color="auto"/>
              <w:bottom w:val="single" w:sz="4" w:space="0" w:color="auto"/>
              <w:right w:val="single" w:sz="4" w:space="0" w:color="auto"/>
            </w:tcBorders>
          </w:tcPr>
          <w:p w14:paraId="6B78F932" w14:textId="17CA2D1A" w:rsidR="007A62A5" w:rsidRPr="00FC23D0" w:rsidRDefault="007A62A5" w:rsidP="007A62A5">
            <w:pPr>
              <w:jc w:val="right"/>
            </w:pPr>
            <w:r w:rsidRPr="00942338">
              <w:t>854,83</w:t>
            </w:r>
          </w:p>
        </w:tc>
      </w:tr>
      <w:tr w:rsidR="007A62A5" w:rsidRPr="00291427" w14:paraId="266FEEF5"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FEF8A12"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390BF63" w14:textId="226175E5" w:rsidR="007A62A5" w:rsidRDefault="007A62A5" w:rsidP="00293CDD">
            <w:r>
              <w:t xml:space="preserve">Kelias Nr. AnSV78 (Privažiuojamasis kelias prie gyvenamųjų namų Sielių g., </w:t>
            </w:r>
            <w:proofErr w:type="spellStart"/>
            <w:r>
              <w:t>Sedeikių</w:t>
            </w:r>
            <w:proofErr w:type="spellEnd"/>
            <w:r>
              <w:t xml:space="preserve"> k. nuo kelio Nr. 175)</w:t>
            </w:r>
          </w:p>
        </w:tc>
        <w:tc>
          <w:tcPr>
            <w:tcW w:w="800" w:type="pct"/>
            <w:tcBorders>
              <w:top w:val="single" w:sz="4" w:space="0" w:color="auto"/>
              <w:left w:val="single" w:sz="4" w:space="0" w:color="auto"/>
              <w:bottom w:val="single" w:sz="4" w:space="0" w:color="auto"/>
              <w:right w:val="single" w:sz="4" w:space="0" w:color="auto"/>
            </w:tcBorders>
          </w:tcPr>
          <w:p w14:paraId="2E8948AE" w14:textId="43C0AE58" w:rsidR="007A62A5" w:rsidRDefault="007A62A5" w:rsidP="007A62A5">
            <w:proofErr w:type="spellStart"/>
            <w:r>
              <w:t>Sedeikių</w:t>
            </w:r>
            <w:proofErr w:type="spellEnd"/>
            <w:r>
              <w:t xml:space="preserve"> k., Anykščių r. sav. </w:t>
            </w:r>
          </w:p>
          <w:p w14:paraId="730B13B3"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0AFFB8F6" w14:textId="3E256ED1" w:rsidR="007A62A5" w:rsidRDefault="007A62A5" w:rsidP="007A62A5">
            <w:r>
              <w:t>4400-6443-0900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F675D75" w14:textId="08C0E76A" w:rsidR="007A62A5" w:rsidRDefault="007A62A5" w:rsidP="007A62A5">
            <w:pPr>
              <w:jc w:val="right"/>
            </w:pPr>
            <w:r>
              <w:t>28</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B790BCD" w14:textId="5A422083" w:rsidR="007A62A5" w:rsidRDefault="007A62A5" w:rsidP="007A62A5">
            <w:r>
              <w:t>012073</w:t>
            </w:r>
          </w:p>
        </w:tc>
        <w:tc>
          <w:tcPr>
            <w:tcW w:w="600" w:type="pct"/>
            <w:tcBorders>
              <w:top w:val="single" w:sz="4" w:space="0" w:color="auto"/>
              <w:left w:val="single" w:sz="4" w:space="0" w:color="auto"/>
              <w:bottom w:val="single" w:sz="4" w:space="0" w:color="auto"/>
              <w:right w:val="single" w:sz="4" w:space="0" w:color="auto"/>
            </w:tcBorders>
          </w:tcPr>
          <w:p w14:paraId="3DC67716" w14:textId="423104F4" w:rsidR="007A62A5" w:rsidRPr="00FC23D0" w:rsidRDefault="007A62A5" w:rsidP="007A62A5">
            <w:pPr>
              <w:jc w:val="right"/>
            </w:pPr>
            <w:r w:rsidRPr="00942338">
              <w:t>131,00</w:t>
            </w:r>
          </w:p>
        </w:tc>
        <w:tc>
          <w:tcPr>
            <w:tcW w:w="666" w:type="pct"/>
            <w:tcBorders>
              <w:top w:val="single" w:sz="4" w:space="0" w:color="auto"/>
              <w:left w:val="single" w:sz="4" w:space="0" w:color="auto"/>
              <w:bottom w:val="single" w:sz="4" w:space="0" w:color="auto"/>
              <w:right w:val="single" w:sz="4" w:space="0" w:color="auto"/>
            </w:tcBorders>
          </w:tcPr>
          <w:p w14:paraId="01D36901" w14:textId="6D97DB8E" w:rsidR="007A62A5" w:rsidRPr="00FC23D0" w:rsidRDefault="007A62A5" w:rsidP="007A62A5">
            <w:pPr>
              <w:jc w:val="right"/>
            </w:pPr>
            <w:r w:rsidRPr="00942338">
              <w:t>93,19</w:t>
            </w:r>
          </w:p>
        </w:tc>
      </w:tr>
      <w:tr w:rsidR="007A62A5" w:rsidRPr="00291427" w14:paraId="212FF8E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F2EEB33"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601C4DE" w14:textId="0FF49A20" w:rsidR="007A62A5" w:rsidRDefault="007A62A5" w:rsidP="00293CDD">
            <w:r>
              <w:t xml:space="preserve">Kelias Nr. AnSV79 (Pravažiuojamasis kelias nuo </w:t>
            </w:r>
            <w:proofErr w:type="spellStart"/>
            <w:r>
              <w:t>Zabelynės</w:t>
            </w:r>
            <w:proofErr w:type="spellEnd"/>
            <w:r>
              <w:t xml:space="preserve"> k. iki kelio Nr. a17)</w:t>
            </w:r>
          </w:p>
        </w:tc>
        <w:tc>
          <w:tcPr>
            <w:tcW w:w="800" w:type="pct"/>
            <w:tcBorders>
              <w:top w:val="single" w:sz="4" w:space="0" w:color="auto"/>
              <w:left w:val="single" w:sz="4" w:space="0" w:color="auto"/>
              <w:bottom w:val="single" w:sz="4" w:space="0" w:color="auto"/>
              <w:right w:val="single" w:sz="4" w:space="0" w:color="auto"/>
            </w:tcBorders>
          </w:tcPr>
          <w:p w14:paraId="5C013742" w14:textId="28938A60" w:rsidR="007A62A5" w:rsidRDefault="007A62A5" w:rsidP="007A62A5">
            <w:proofErr w:type="spellStart"/>
            <w:r>
              <w:t>Zabelynės</w:t>
            </w:r>
            <w:proofErr w:type="spellEnd"/>
            <w:r>
              <w:t xml:space="preserve"> k., Anykščių r. sav. </w:t>
            </w:r>
          </w:p>
          <w:p w14:paraId="7CEA3B1B"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40EA7F6F" w14:textId="63E2EE12" w:rsidR="007A62A5" w:rsidRDefault="007A62A5" w:rsidP="007A62A5">
            <w:r>
              <w:t>4400-6443-0931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F278C47" w14:textId="47499676" w:rsidR="007A62A5" w:rsidRDefault="007A62A5" w:rsidP="007A62A5">
            <w:pPr>
              <w:jc w:val="right"/>
            </w:pPr>
            <w:r>
              <w:t>80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B3D8085" w14:textId="3E1DF0F9" w:rsidR="007A62A5" w:rsidRDefault="007A62A5" w:rsidP="007A62A5">
            <w:r>
              <w:t>012074</w:t>
            </w:r>
          </w:p>
        </w:tc>
        <w:tc>
          <w:tcPr>
            <w:tcW w:w="600" w:type="pct"/>
            <w:tcBorders>
              <w:top w:val="single" w:sz="4" w:space="0" w:color="auto"/>
              <w:left w:val="single" w:sz="4" w:space="0" w:color="auto"/>
              <w:bottom w:val="single" w:sz="4" w:space="0" w:color="auto"/>
              <w:right w:val="single" w:sz="4" w:space="0" w:color="auto"/>
            </w:tcBorders>
          </w:tcPr>
          <w:p w14:paraId="71784A8D" w14:textId="75CECB65" w:rsidR="007A62A5" w:rsidRPr="00FC23D0" w:rsidRDefault="007A62A5" w:rsidP="007A62A5">
            <w:pPr>
              <w:jc w:val="right"/>
            </w:pPr>
            <w:r w:rsidRPr="00942338">
              <w:t>311,00</w:t>
            </w:r>
          </w:p>
        </w:tc>
        <w:tc>
          <w:tcPr>
            <w:tcW w:w="666" w:type="pct"/>
            <w:tcBorders>
              <w:top w:val="single" w:sz="4" w:space="0" w:color="auto"/>
              <w:left w:val="single" w:sz="4" w:space="0" w:color="auto"/>
              <w:bottom w:val="single" w:sz="4" w:space="0" w:color="auto"/>
              <w:right w:val="single" w:sz="4" w:space="0" w:color="auto"/>
            </w:tcBorders>
          </w:tcPr>
          <w:p w14:paraId="2ED0F411" w14:textId="195DE8CA" w:rsidR="007A62A5" w:rsidRPr="00FC23D0" w:rsidRDefault="007A62A5" w:rsidP="007A62A5">
            <w:pPr>
              <w:jc w:val="right"/>
            </w:pPr>
            <w:r w:rsidRPr="00942338">
              <w:t>221,44</w:t>
            </w:r>
          </w:p>
        </w:tc>
      </w:tr>
      <w:tr w:rsidR="007A62A5" w:rsidRPr="00291427" w14:paraId="4DEF7C3C"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86DAA9C"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2370EF2" w14:textId="35C97F7D" w:rsidR="007A62A5" w:rsidRDefault="007A62A5" w:rsidP="00293CDD">
            <w:r>
              <w:t xml:space="preserve">Kelias Nr. AnSV80 (Privažiuojamasis kelias prie </w:t>
            </w:r>
            <w:r>
              <w:lastRenderedPageBreak/>
              <w:t>gyvenamųjų namų Vertimų k. nuo kelio Nr. 1226)</w:t>
            </w:r>
          </w:p>
        </w:tc>
        <w:tc>
          <w:tcPr>
            <w:tcW w:w="800" w:type="pct"/>
            <w:tcBorders>
              <w:top w:val="single" w:sz="4" w:space="0" w:color="auto"/>
              <w:left w:val="single" w:sz="4" w:space="0" w:color="auto"/>
              <w:bottom w:val="single" w:sz="4" w:space="0" w:color="auto"/>
              <w:right w:val="single" w:sz="4" w:space="0" w:color="auto"/>
            </w:tcBorders>
          </w:tcPr>
          <w:p w14:paraId="7E42D9D2" w14:textId="5D16F6BF" w:rsidR="007A62A5" w:rsidRDefault="007A62A5" w:rsidP="007A62A5">
            <w:r>
              <w:lastRenderedPageBreak/>
              <w:t xml:space="preserve">Vertimų k., Anykščių r. sav. </w:t>
            </w:r>
          </w:p>
          <w:p w14:paraId="05451F74"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47D447D5" w14:textId="5D5A590A" w:rsidR="007A62A5" w:rsidRDefault="007A62A5" w:rsidP="007A62A5">
            <w:r>
              <w:lastRenderedPageBreak/>
              <w:t>4400-6445-0024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5D4940A" w14:textId="295340C7" w:rsidR="007A62A5" w:rsidRDefault="007A62A5" w:rsidP="007A62A5">
            <w:pPr>
              <w:jc w:val="right"/>
            </w:pPr>
            <w:r>
              <w:t>113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7401F6C" w14:textId="648640EC" w:rsidR="007A62A5" w:rsidRDefault="007A62A5" w:rsidP="007A62A5">
            <w:r>
              <w:t>012075</w:t>
            </w:r>
          </w:p>
        </w:tc>
        <w:tc>
          <w:tcPr>
            <w:tcW w:w="600" w:type="pct"/>
            <w:tcBorders>
              <w:top w:val="single" w:sz="4" w:space="0" w:color="auto"/>
              <w:left w:val="single" w:sz="4" w:space="0" w:color="auto"/>
              <w:bottom w:val="single" w:sz="4" w:space="0" w:color="auto"/>
              <w:right w:val="single" w:sz="4" w:space="0" w:color="auto"/>
            </w:tcBorders>
          </w:tcPr>
          <w:p w14:paraId="32023944" w14:textId="42B8540A" w:rsidR="007A62A5" w:rsidRPr="00FC23D0" w:rsidRDefault="007A62A5" w:rsidP="007A62A5">
            <w:pPr>
              <w:jc w:val="right"/>
            </w:pPr>
            <w:r w:rsidRPr="00942338">
              <w:t>285,00</w:t>
            </w:r>
          </w:p>
        </w:tc>
        <w:tc>
          <w:tcPr>
            <w:tcW w:w="666" w:type="pct"/>
            <w:tcBorders>
              <w:top w:val="single" w:sz="4" w:space="0" w:color="auto"/>
              <w:left w:val="single" w:sz="4" w:space="0" w:color="auto"/>
              <w:bottom w:val="single" w:sz="4" w:space="0" w:color="auto"/>
              <w:right w:val="single" w:sz="4" w:space="0" w:color="auto"/>
            </w:tcBorders>
          </w:tcPr>
          <w:p w14:paraId="1A5BC70A" w14:textId="347CE87D" w:rsidR="007A62A5" w:rsidRPr="00FC23D0" w:rsidRDefault="007A62A5" w:rsidP="007A62A5">
            <w:pPr>
              <w:jc w:val="right"/>
            </w:pPr>
            <w:r w:rsidRPr="00942338">
              <w:t>202,85</w:t>
            </w:r>
          </w:p>
        </w:tc>
      </w:tr>
      <w:tr w:rsidR="007A62A5" w:rsidRPr="00291427" w14:paraId="2AAC9077" w14:textId="77777777" w:rsidTr="00CF5346">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777DED13" w14:textId="77777777" w:rsidR="007A62A5" w:rsidRPr="00FC23D0" w:rsidRDefault="007A62A5" w:rsidP="007A62A5">
            <w:pPr>
              <w:numPr>
                <w:ilvl w:val="0"/>
                <w:numId w:val="3"/>
              </w:numPr>
              <w:ind w:left="510"/>
            </w:pPr>
          </w:p>
        </w:tc>
        <w:tc>
          <w:tcPr>
            <w:tcW w:w="933" w:type="pct"/>
            <w:vMerge w:val="restart"/>
            <w:tcBorders>
              <w:top w:val="single" w:sz="4" w:space="0" w:color="auto"/>
              <w:left w:val="single" w:sz="4" w:space="0" w:color="auto"/>
              <w:right w:val="single" w:sz="4" w:space="0" w:color="auto"/>
            </w:tcBorders>
            <w:shd w:val="clear" w:color="auto" w:fill="auto"/>
          </w:tcPr>
          <w:p w14:paraId="34FCE598" w14:textId="18E94213" w:rsidR="007A62A5" w:rsidRDefault="007A62A5" w:rsidP="007A62A5">
            <w:r>
              <w:t xml:space="preserve">Kelias Nr. AnSV92 (Privažiuojamasis kelias prie gyvenamųjų namų </w:t>
            </w:r>
            <w:proofErr w:type="spellStart"/>
            <w:r>
              <w:t>Griežos</w:t>
            </w:r>
            <w:proofErr w:type="spellEnd"/>
            <w:r>
              <w:t xml:space="preserve"> g., Andrioniškio mstl. nuo kelio Nr. 1202)</w:t>
            </w:r>
          </w:p>
        </w:tc>
        <w:tc>
          <w:tcPr>
            <w:tcW w:w="800" w:type="pct"/>
            <w:tcBorders>
              <w:top w:val="single" w:sz="4" w:space="0" w:color="auto"/>
              <w:left w:val="single" w:sz="4" w:space="0" w:color="auto"/>
              <w:bottom w:val="single" w:sz="4" w:space="0" w:color="auto"/>
              <w:right w:val="single" w:sz="4" w:space="0" w:color="auto"/>
            </w:tcBorders>
          </w:tcPr>
          <w:p w14:paraId="3479DCF2" w14:textId="5BEC34CF" w:rsidR="007A62A5" w:rsidRDefault="007A62A5" w:rsidP="007A62A5">
            <w:r>
              <w:t xml:space="preserve">Andrioniškio mstl., Anykščių r. sav. </w:t>
            </w:r>
          </w:p>
          <w:p w14:paraId="6500BD13"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68627F55" w14:textId="57D8A80F" w:rsidR="007A62A5" w:rsidRDefault="007A62A5" w:rsidP="007A62A5">
            <w:r>
              <w:t>4400-6443-0914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5BBBC44" w14:textId="713493A6" w:rsidR="007A62A5" w:rsidRDefault="007A62A5" w:rsidP="007A62A5">
            <w:pPr>
              <w:jc w:val="right"/>
            </w:pPr>
            <w:r>
              <w:t>87</w:t>
            </w:r>
          </w:p>
        </w:tc>
        <w:tc>
          <w:tcPr>
            <w:tcW w:w="467" w:type="pct"/>
            <w:gridSpan w:val="2"/>
            <w:vMerge w:val="restart"/>
            <w:tcBorders>
              <w:top w:val="single" w:sz="4" w:space="0" w:color="auto"/>
              <w:left w:val="single" w:sz="4" w:space="0" w:color="auto"/>
              <w:right w:val="single" w:sz="4" w:space="0" w:color="auto"/>
            </w:tcBorders>
            <w:shd w:val="clear" w:color="auto" w:fill="auto"/>
          </w:tcPr>
          <w:p w14:paraId="2E32551F" w14:textId="0FA7A20C" w:rsidR="007A62A5" w:rsidRDefault="007A62A5" w:rsidP="007A62A5">
            <w:r>
              <w:t>012076</w:t>
            </w:r>
          </w:p>
        </w:tc>
        <w:tc>
          <w:tcPr>
            <w:tcW w:w="600" w:type="pct"/>
            <w:vMerge w:val="restart"/>
            <w:tcBorders>
              <w:top w:val="single" w:sz="4" w:space="0" w:color="auto"/>
              <w:left w:val="single" w:sz="4" w:space="0" w:color="auto"/>
              <w:right w:val="single" w:sz="4" w:space="0" w:color="auto"/>
            </w:tcBorders>
          </w:tcPr>
          <w:p w14:paraId="5BF846A0" w14:textId="36EFC99E" w:rsidR="007A62A5" w:rsidRPr="00FC23D0" w:rsidRDefault="007A62A5" w:rsidP="007A62A5">
            <w:pPr>
              <w:jc w:val="right"/>
            </w:pPr>
            <w:r w:rsidRPr="00942338">
              <w:t>412,00</w:t>
            </w:r>
          </w:p>
        </w:tc>
        <w:tc>
          <w:tcPr>
            <w:tcW w:w="666" w:type="pct"/>
            <w:vMerge w:val="restart"/>
            <w:tcBorders>
              <w:top w:val="single" w:sz="4" w:space="0" w:color="auto"/>
              <w:left w:val="single" w:sz="4" w:space="0" w:color="auto"/>
              <w:right w:val="single" w:sz="4" w:space="0" w:color="auto"/>
            </w:tcBorders>
          </w:tcPr>
          <w:p w14:paraId="5EBA4316" w14:textId="281693CF" w:rsidR="007A62A5" w:rsidRPr="00FC23D0" w:rsidRDefault="007A62A5" w:rsidP="007A62A5">
            <w:pPr>
              <w:jc w:val="right"/>
            </w:pPr>
            <w:r w:rsidRPr="00942338">
              <w:t>293,27</w:t>
            </w:r>
          </w:p>
        </w:tc>
      </w:tr>
      <w:tr w:rsidR="007A62A5" w:rsidRPr="00291427" w14:paraId="0B500551" w14:textId="77777777" w:rsidTr="00CF5346">
        <w:trPr>
          <w:trHeight w:val="270"/>
        </w:trPr>
        <w:tc>
          <w:tcPr>
            <w:tcW w:w="334" w:type="pct"/>
            <w:vMerge/>
            <w:tcBorders>
              <w:left w:val="single" w:sz="4" w:space="0" w:color="auto"/>
              <w:bottom w:val="single" w:sz="4" w:space="0" w:color="auto"/>
              <w:right w:val="single" w:sz="4" w:space="0" w:color="auto"/>
            </w:tcBorders>
            <w:shd w:val="clear" w:color="auto" w:fill="auto"/>
          </w:tcPr>
          <w:p w14:paraId="392EE72B" w14:textId="77777777" w:rsidR="007A62A5" w:rsidRPr="00FC23D0" w:rsidRDefault="007A62A5" w:rsidP="007A62A5">
            <w:pPr>
              <w:numPr>
                <w:ilvl w:val="0"/>
                <w:numId w:val="3"/>
              </w:numPr>
              <w:ind w:left="510"/>
            </w:pPr>
          </w:p>
        </w:tc>
        <w:tc>
          <w:tcPr>
            <w:tcW w:w="933" w:type="pct"/>
            <w:vMerge/>
            <w:tcBorders>
              <w:left w:val="single" w:sz="4" w:space="0" w:color="auto"/>
              <w:bottom w:val="single" w:sz="4" w:space="0" w:color="auto"/>
              <w:right w:val="single" w:sz="4" w:space="0" w:color="auto"/>
            </w:tcBorders>
            <w:shd w:val="clear" w:color="auto" w:fill="auto"/>
          </w:tcPr>
          <w:p w14:paraId="57673077" w14:textId="5B442CA4" w:rsidR="007A62A5" w:rsidRDefault="007A62A5" w:rsidP="007A62A5"/>
        </w:tc>
        <w:tc>
          <w:tcPr>
            <w:tcW w:w="800" w:type="pct"/>
            <w:tcBorders>
              <w:top w:val="single" w:sz="4" w:space="0" w:color="auto"/>
              <w:left w:val="single" w:sz="4" w:space="0" w:color="auto"/>
              <w:bottom w:val="single" w:sz="4" w:space="0" w:color="auto"/>
              <w:right w:val="single" w:sz="4" w:space="0" w:color="auto"/>
            </w:tcBorders>
          </w:tcPr>
          <w:p w14:paraId="2CBB28E3" w14:textId="0E2CAB4A" w:rsidR="007A62A5" w:rsidRDefault="007A62A5" w:rsidP="007A62A5">
            <w:r>
              <w:t>Anykščių r. sav. Andrioniškio mstl.</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31C5645" w14:textId="29A59E47" w:rsidR="007A62A5" w:rsidRDefault="007A62A5" w:rsidP="007A62A5">
            <w:r>
              <w:t>4400-6433-0920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1266BB0" w14:textId="496C1537" w:rsidR="007A62A5" w:rsidRDefault="007A62A5" w:rsidP="007A62A5">
            <w:pPr>
              <w:jc w:val="right"/>
            </w:pPr>
            <w:r>
              <w:t>24</w:t>
            </w:r>
          </w:p>
        </w:tc>
        <w:tc>
          <w:tcPr>
            <w:tcW w:w="467" w:type="pct"/>
            <w:gridSpan w:val="2"/>
            <w:vMerge/>
            <w:tcBorders>
              <w:left w:val="single" w:sz="4" w:space="0" w:color="auto"/>
              <w:bottom w:val="single" w:sz="4" w:space="0" w:color="auto"/>
              <w:right w:val="single" w:sz="4" w:space="0" w:color="auto"/>
            </w:tcBorders>
            <w:shd w:val="clear" w:color="auto" w:fill="auto"/>
          </w:tcPr>
          <w:p w14:paraId="09FDF185" w14:textId="77777777" w:rsidR="007A62A5" w:rsidRDefault="007A62A5" w:rsidP="007A62A5"/>
        </w:tc>
        <w:tc>
          <w:tcPr>
            <w:tcW w:w="600" w:type="pct"/>
            <w:vMerge/>
            <w:tcBorders>
              <w:left w:val="single" w:sz="4" w:space="0" w:color="auto"/>
              <w:bottom w:val="single" w:sz="4" w:space="0" w:color="auto"/>
              <w:right w:val="single" w:sz="4" w:space="0" w:color="auto"/>
            </w:tcBorders>
          </w:tcPr>
          <w:p w14:paraId="6E271FBB" w14:textId="77777777" w:rsidR="007A62A5" w:rsidRPr="00FC23D0" w:rsidRDefault="007A62A5" w:rsidP="007A62A5">
            <w:pPr>
              <w:jc w:val="right"/>
            </w:pPr>
          </w:p>
        </w:tc>
        <w:tc>
          <w:tcPr>
            <w:tcW w:w="666" w:type="pct"/>
            <w:vMerge/>
            <w:tcBorders>
              <w:left w:val="single" w:sz="4" w:space="0" w:color="auto"/>
              <w:bottom w:val="single" w:sz="4" w:space="0" w:color="auto"/>
              <w:right w:val="single" w:sz="4" w:space="0" w:color="auto"/>
            </w:tcBorders>
          </w:tcPr>
          <w:p w14:paraId="6DF92D69" w14:textId="77777777" w:rsidR="007A62A5" w:rsidRPr="00FC23D0" w:rsidRDefault="007A62A5" w:rsidP="007A62A5">
            <w:pPr>
              <w:jc w:val="right"/>
            </w:pPr>
          </w:p>
        </w:tc>
      </w:tr>
      <w:tr w:rsidR="007A62A5" w:rsidRPr="00291427" w14:paraId="1E18913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7E8A4C2"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3056005" w14:textId="62B3F74B" w:rsidR="007A62A5" w:rsidRDefault="007A62A5" w:rsidP="00293CDD">
            <w:r>
              <w:t xml:space="preserve">Kelias Nr. AnSV101 (Privažiuojamasis kelias prie gyvenamųjų namų </w:t>
            </w:r>
            <w:proofErr w:type="spellStart"/>
            <w:r>
              <w:t>Zabelynės</w:t>
            </w:r>
            <w:proofErr w:type="spellEnd"/>
            <w:r>
              <w:t xml:space="preserve"> k. nuo kelio Nr.1202)</w:t>
            </w:r>
          </w:p>
        </w:tc>
        <w:tc>
          <w:tcPr>
            <w:tcW w:w="800" w:type="pct"/>
            <w:tcBorders>
              <w:top w:val="single" w:sz="4" w:space="0" w:color="auto"/>
              <w:left w:val="single" w:sz="4" w:space="0" w:color="auto"/>
              <w:bottom w:val="single" w:sz="4" w:space="0" w:color="auto"/>
              <w:right w:val="single" w:sz="4" w:space="0" w:color="auto"/>
            </w:tcBorders>
          </w:tcPr>
          <w:p w14:paraId="3218BB2D" w14:textId="590F8643" w:rsidR="007A62A5" w:rsidRDefault="007A62A5" w:rsidP="007A62A5">
            <w:proofErr w:type="spellStart"/>
            <w:r>
              <w:t>Zabelynės</w:t>
            </w:r>
            <w:proofErr w:type="spellEnd"/>
            <w:r>
              <w:t xml:space="preserve"> k., Anykščių r. sav. </w:t>
            </w:r>
          </w:p>
          <w:p w14:paraId="10418CD7"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3DC4D299" w14:textId="44B14A4C" w:rsidR="007A62A5" w:rsidRDefault="007A62A5" w:rsidP="007A62A5">
            <w:r>
              <w:t>4400-6443-0942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2CFFDCA" w14:textId="32AE0E53" w:rsidR="007A62A5" w:rsidRDefault="007A62A5" w:rsidP="007A62A5">
            <w:pPr>
              <w:jc w:val="right"/>
            </w:pPr>
            <w:r>
              <w:t>447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0480FCA" w14:textId="3369204C" w:rsidR="007A62A5" w:rsidRDefault="007A62A5" w:rsidP="007A62A5">
            <w:r>
              <w:t>012077</w:t>
            </w:r>
          </w:p>
        </w:tc>
        <w:tc>
          <w:tcPr>
            <w:tcW w:w="600" w:type="pct"/>
            <w:tcBorders>
              <w:top w:val="single" w:sz="4" w:space="0" w:color="auto"/>
              <w:left w:val="single" w:sz="4" w:space="0" w:color="auto"/>
              <w:bottom w:val="single" w:sz="4" w:space="0" w:color="auto"/>
              <w:right w:val="single" w:sz="4" w:space="0" w:color="auto"/>
            </w:tcBorders>
          </w:tcPr>
          <w:p w14:paraId="27929752" w14:textId="34DE2779" w:rsidR="007A62A5" w:rsidRPr="00FC23D0" w:rsidRDefault="007A62A5" w:rsidP="007A62A5">
            <w:pPr>
              <w:jc w:val="right"/>
            </w:pPr>
            <w:r w:rsidRPr="00942338">
              <w:t>1706,00</w:t>
            </w:r>
          </w:p>
        </w:tc>
        <w:tc>
          <w:tcPr>
            <w:tcW w:w="666" w:type="pct"/>
            <w:tcBorders>
              <w:top w:val="single" w:sz="4" w:space="0" w:color="auto"/>
              <w:left w:val="single" w:sz="4" w:space="0" w:color="auto"/>
              <w:bottom w:val="single" w:sz="4" w:space="0" w:color="auto"/>
              <w:right w:val="single" w:sz="4" w:space="0" w:color="auto"/>
            </w:tcBorders>
          </w:tcPr>
          <w:p w14:paraId="3DC3DD96" w14:textId="499D1EA1" w:rsidR="007A62A5" w:rsidRPr="00FC23D0" w:rsidRDefault="007A62A5" w:rsidP="007A62A5">
            <w:pPr>
              <w:jc w:val="right"/>
            </w:pPr>
            <w:r w:rsidRPr="00942338">
              <w:t>1215,18</w:t>
            </w:r>
          </w:p>
        </w:tc>
      </w:tr>
      <w:tr w:rsidR="007A62A5" w:rsidRPr="00291427" w14:paraId="616A787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F4FB275"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F7E2B24" w14:textId="2D22E80A" w:rsidR="007A62A5" w:rsidRDefault="007A62A5" w:rsidP="00293CDD">
            <w:r>
              <w:t xml:space="preserve">Kelias Nr. AnSV115 (Pravažiuojamasis kelias tarp gyvenamųjų namų </w:t>
            </w:r>
            <w:proofErr w:type="spellStart"/>
            <w:r>
              <w:t>Migdoliškio</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2BCE65F8" w14:textId="0FD15FAA" w:rsidR="007A62A5" w:rsidRDefault="007A62A5" w:rsidP="007A62A5">
            <w:proofErr w:type="spellStart"/>
            <w:r>
              <w:t>Migdoliškio</w:t>
            </w:r>
            <w:proofErr w:type="spellEnd"/>
            <w:r>
              <w:t xml:space="preserve"> k., Anykščių r. sav. </w:t>
            </w:r>
          </w:p>
          <w:p w14:paraId="1649C8A4"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27A2F6C6" w14:textId="1AD00B61" w:rsidR="007A62A5" w:rsidRDefault="007A62A5" w:rsidP="007A62A5">
            <w:r>
              <w:t>4400-6445-0057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1E1D070" w14:textId="4496582B" w:rsidR="007A62A5" w:rsidRDefault="007A62A5" w:rsidP="007A62A5">
            <w:pPr>
              <w:jc w:val="right"/>
            </w:pPr>
            <w:r>
              <w:t>235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F062F9B" w14:textId="51A854E4" w:rsidR="007A62A5" w:rsidRDefault="007A62A5" w:rsidP="007A62A5">
            <w:r>
              <w:t>012079</w:t>
            </w:r>
          </w:p>
        </w:tc>
        <w:tc>
          <w:tcPr>
            <w:tcW w:w="600" w:type="pct"/>
            <w:tcBorders>
              <w:top w:val="single" w:sz="4" w:space="0" w:color="auto"/>
              <w:left w:val="single" w:sz="4" w:space="0" w:color="auto"/>
              <w:bottom w:val="single" w:sz="4" w:space="0" w:color="auto"/>
              <w:right w:val="single" w:sz="4" w:space="0" w:color="auto"/>
            </w:tcBorders>
          </w:tcPr>
          <w:p w14:paraId="6B5D1BC2" w14:textId="37BED3BC" w:rsidR="007A62A5" w:rsidRPr="00FC23D0" w:rsidRDefault="007A62A5" w:rsidP="007A62A5">
            <w:pPr>
              <w:jc w:val="right"/>
            </w:pPr>
            <w:r w:rsidRPr="00942338">
              <w:t>900,00</w:t>
            </w:r>
          </w:p>
        </w:tc>
        <w:tc>
          <w:tcPr>
            <w:tcW w:w="666" w:type="pct"/>
            <w:tcBorders>
              <w:top w:val="single" w:sz="4" w:space="0" w:color="auto"/>
              <w:left w:val="single" w:sz="4" w:space="0" w:color="auto"/>
              <w:bottom w:val="single" w:sz="4" w:space="0" w:color="auto"/>
              <w:right w:val="single" w:sz="4" w:space="0" w:color="auto"/>
            </w:tcBorders>
          </w:tcPr>
          <w:p w14:paraId="6DFEC222" w14:textId="2ECDAB1D" w:rsidR="007A62A5" w:rsidRPr="00FC23D0" w:rsidRDefault="007A62A5" w:rsidP="007A62A5">
            <w:pPr>
              <w:jc w:val="right"/>
            </w:pPr>
            <w:r w:rsidRPr="00942338">
              <w:t>641,12</w:t>
            </w:r>
          </w:p>
        </w:tc>
      </w:tr>
      <w:tr w:rsidR="007A62A5" w:rsidRPr="00291427" w14:paraId="37A5749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C9CD056"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6F16249" w14:textId="2F2CA1C6" w:rsidR="007A62A5" w:rsidRDefault="007A62A5" w:rsidP="00293CDD">
            <w:r>
              <w:t xml:space="preserve">Kelias Nr. AnSV121 (Privažiuojamasis kelias prie gyvenamųjų namų </w:t>
            </w:r>
            <w:proofErr w:type="spellStart"/>
            <w:r>
              <w:t>Mendrupio</w:t>
            </w:r>
            <w:proofErr w:type="spellEnd"/>
            <w:r>
              <w:t xml:space="preserve"> k. nuo kelio Nr. a16-1)</w:t>
            </w:r>
          </w:p>
        </w:tc>
        <w:tc>
          <w:tcPr>
            <w:tcW w:w="800" w:type="pct"/>
            <w:tcBorders>
              <w:top w:val="single" w:sz="4" w:space="0" w:color="auto"/>
              <w:left w:val="single" w:sz="4" w:space="0" w:color="auto"/>
              <w:bottom w:val="single" w:sz="4" w:space="0" w:color="auto"/>
              <w:right w:val="single" w:sz="4" w:space="0" w:color="auto"/>
            </w:tcBorders>
          </w:tcPr>
          <w:p w14:paraId="539F06D3" w14:textId="2BC0DD56" w:rsidR="007A62A5" w:rsidRDefault="007A62A5" w:rsidP="007A62A5">
            <w:proofErr w:type="spellStart"/>
            <w:r>
              <w:t>Mendrupio</w:t>
            </w:r>
            <w:proofErr w:type="spellEnd"/>
            <w:r>
              <w:t xml:space="preserve"> k., Anykščių r. sav. </w:t>
            </w:r>
          </w:p>
          <w:p w14:paraId="65546BB3"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72B4A26B" w14:textId="4E95B2A9" w:rsidR="007A62A5" w:rsidRDefault="007A62A5" w:rsidP="007A62A5">
            <w:r>
              <w:t>4400-6445-0086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6C7CE65" w14:textId="256813CB" w:rsidR="007A62A5" w:rsidRDefault="007A62A5" w:rsidP="007A62A5">
            <w:pPr>
              <w:jc w:val="right"/>
            </w:pPr>
            <w:r>
              <w:t>400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A45C559" w14:textId="3204D469" w:rsidR="007A62A5" w:rsidRDefault="007A62A5" w:rsidP="007A62A5">
            <w:r>
              <w:t>012080</w:t>
            </w:r>
          </w:p>
        </w:tc>
        <w:tc>
          <w:tcPr>
            <w:tcW w:w="600" w:type="pct"/>
            <w:tcBorders>
              <w:top w:val="single" w:sz="4" w:space="0" w:color="auto"/>
              <w:left w:val="single" w:sz="4" w:space="0" w:color="auto"/>
              <w:bottom w:val="single" w:sz="4" w:space="0" w:color="auto"/>
              <w:right w:val="single" w:sz="4" w:space="0" w:color="auto"/>
            </w:tcBorders>
          </w:tcPr>
          <w:p w14:paraId="31B093D7" w14:textId="232A4CE1" w:rsidR="007A62A5" w:rsidRPr="00FC23D0" w:rsidRDefault="007A62A5" w:rsidP="007A62A5">
            <w:pPr>
              <w:jc w:val="right"/>
            </w:pPr>
            <w:r w:rsidRPr="00942338">
              <w:t>443,00</w:t>
            </w:r>
          </w:p>
        </w:tc>
        <w:tc>
          <w:tcPr>
            <w:tcW w:w="666" w:type="pct"/>
            <w:tcBorders>
              <w:top w:val="single" w:sz="4" w:space="0" w:color="auto"/>
              <w:left w:val="single" w:sz="4" w:space="0" w:color="auto"/>
              <w:bottom w:val="single" w:sz="4" w:space="0" w:color="auto"/>
              <w:right w:val="single" w:sz="4" w:space="0" w:color="auto"/>
            </w:tcBorders>
          </w:tcPr>
          <w:p w14:paraId="5E2474E6" w14:textId="28D4294F" w:rsidR="007A62A5" w:rsidRPr="00FC23D0" w:rsidRDefault="007A62A5" w:rsidP="007A62A5">
            <w:pPr>
              <w:jc w:val="right"/>
            </w:pPr>
            <w:r w:rsidRPr="00942338">
              <w:t>315,47</w:t>
            </w:r>
          </w:p>
        </w:tc>
      </w:tr>
      <w:tr w:rsidR="007A62A5" w:rsidRPr="00291427" w14:paraId="638FC3F5"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175D6C9"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00BDBD62" w14:textId="5E46F01C" w:rsidR="007A62A5" w:rsidRDefault="007A62A5" w:rsidP="00293CDD">
            <w:r>
              <w:t>Kelias Nr. AnSV141 (Pravažiuojamasis kelias prie gyvenamųjų namų Butkiškio k. nuo kelio Nr. a2)</w:t>
            </w:r>
          </w:p>
        </w:tc>
        <w:tc>
          <w:tcPr>
            <w:tcW w:w="800" w:type="pct"/>
            <w:tcBorders>
              <w:top w:val="single" w:sz="4" w:space="0" w:color="auto"/>
              <w:left w:val="single" w:sz="4" w:space="0" w:color="auto"/>
              <w:bottom w:val="single" w:sz="4" w:space="0" w:color="auto"/>
              <w:right w:val="single" w:sz="4" w:space="0" w:color="auto"/>
            </w:tcBorders>
          </w:tcPr>
          <w:p w14:paraId="357EE73C" w14:textId="236DF0BC" w:rsidR="007A62A5" w:rsidRDefault="007A62A5" w:rsidP="007A62A5">
            <w:r>
              <w:t xml:space="preserve">Butkiškio k., Anykščių r. sav. </w:t>
            </w:r>
          </w:p>
          <w:p w14:paraId="0A16FC59"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2EDB8819" w14:textId="5C5B677A" w:rsidR="007A62A5" w:rsidRDefault="007A62A5" w:rsidP="007A62A5">
            <w:r>
              <w:t>4400-6443-0964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700FB0A" w14:textId="6E5C771F" w:rsidR="007A62A5" w:rsidRDefault="007A62A5" w:rsidP="007A62A5">
            <w:pPr>
              <w:jc w:val="right"/>
            </w:pPr>
            <w:r>
              <w:t>74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BAB898F" w14:textId="5AD87369" w:rsidR="007A62A5" w:rsidRDefault="007A62A5" w:rsidP="007A62A5">
            <w:r>
              <w:t>012081</w:t>
            </w:r>
          </w:p>
        </w:tc>
        <w:tc>
          <w:tcPr>
            <w:tcW w:w="600" w:type="pct"/>
            <w:tcBorders>
              <w:top w:val="single" w:sz="4" w:space="0" w:color="auto"/>
              <w:left w:val="single" w:sz="4" w:space="0" w:color="auto"/>
              <w:bottom w:val="single" w:sz="4" w:space="0" w:color="auto"/>
              <w:right w:val="single" w:sz="4" w:space="0" w:color="auto"/>
            </w:tcBorders>
          </w:tcPr>
          <w:p w14:paraId="3EC909B7" w14:textId="6E417FCE" w:rsidR="007A62A5" w:rsidRPr="00FC23D0" w:rsidRDefault="007A62A5" w:rsidP="007A62A5">
            <w:pPr>
              <w:jc w:val="right"/>
            </w:pPr>
            <w:r w:rsidRPr="00942338">
              <w:t>319,00</w:t>
            </w:r>
          </w:p>
        </w:tc>
        <w:tc>
          <w:tcPr>
            <w:tcW w:w="666" w:type="pct"/>
            <w:tcBorders>
              <w:top w:val="single" w:sz="4" w:space="0" w:color="auto"/>
              <w:left w:val="single" w:sz="4" w:space="0" w:color="auto"/>
              <w:bottom w:val="single" w:sz="4" w:space="0" w:color="auto"/>
              <w:right w:val="single" w:sz="4" w:space="0" w:color="auto"/>
            </w:tcBorders>
          </w:tcPr>
          <w:p w14:paraId="4186985B" w14:textId="61D1064F" w:rsidR="007A62A5" w:rsidRPr="00FC23D0" w:rsidRDefault="007A62A5" w:rsidP="007A62A5">
            <w:pPr>
              <w:jc w:val="right"/>
            </w:pPr>
            <w:r w:rsidRPr="00942338">
              <w:t>227,19</w:t>
            </w:r>
          </w:p>
        </w:tc>
      </w:tr>
      <w:tr w:rsidR="007A62A5" w:rsidRPr="00291427" w14:paraId="6EA7C48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D5D733C"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51A877C" w14:textId="62765170" w:rsidR="007A62A5" w:rsidRDefault="007A62A5" w:rsidP="007A62A5">
            <w:r>
              <w:t xml:space="preserve">Kelias Nr. AnSV163 (Privažiuojamasis kelias prie Versmės g., </w:t>
            </w:r>
            <w:proofErr w:type="spellStart"/>
            <w:r>
              <w:t>Padvarninkų</w:t>
            </w:r>
            <w:proofErr w:type="spellEnd"/>
            <w:r>
              <w:t xml:space="preserve"> k. nuo kelio Nr. a16)</w:t>
            </w:r>
          </w:p>
        </w:tc>
        <w:tc>
          <w:tcPr>
            <w:tcW w:w="800" w:type="pct"/>
            <w:tcBorders>
              <w:top w:val="single" w:sz="4" w:space="0" w:color="auto"/>
              <w:left w:val="single" w:sz="4" w:space="0" w:color="auto"/>
              <w:bottom w:val="single" w:sz="4" w:space="0" w:color="auto"/>
              <w:right w:val="single" w:sz="4" w:space="0" w:color="auto"/>
            </w:tcBorders>
          </w:tcPr>
          <w:p w14:paraId="6DD550D2" w14:textId="4A75913B" w:rsidR="007A62A5" w:rsidRDefault="007A62A5" w:rsidP="007A62A5">
            <w:proofErr w:type="spellStart"/>
            <w:r>
              <w:t>Padvarninkų</w:t>
            </w:r>
            <w:proofErr w:type="spellEnd"/>
            <w:r>
              <w:t xml:space="preserve"> k., Anykščių r. sav. </w:t>
            </w:r>
          </w:p>
          <w:p w14:paraId="05CC6CDA"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0E78A1A5" w14:textId="01A801F2" w:rsidR="007A62A5" w:rsidRDefault="007A62A5" w:rsidP="007A62A5">
            <w:r>
              <w:t>4400-6443-0694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4DDDE21" w14:textId="55AE0C92" w:rsidR="007A62A5" w:rsidRDefault="007A62A5" w:rsidP="007A62A5">
            <w:pPr>
              <w:jc w:val="right"/>
            </w:pPr>
            <w:r>
              <w:t>83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E9F71C1" w14:textId="79A540A3" w:rsidR="007A62A5" w:rsidRDefault="007A62A5" w:rsidP="007A62A5">
            <w:r>
              <w:t>012084</w:t>
            </w:r>
          </w:p>
        </w:tc>
        <w:tc>
          <w:tcPr>
            <w:tcW w:w="600" w:type="pct"/>
            <w:tcBorders>
              <w:top w:val="single" w:sz="4" w:space="0" w:color="auto"/>
              <w:left w:val="single" w:sz="4" w:space="0" w:color="auto"/>
              <w:bottom w:val="single" w:sz="4" w:space="0" w:color="auto"/>
              <w:right w:val="single" w:sz="4" w:space="0" w:color="auto"/>
            </w:tcBorders>
          </w:tcPr>
          <w:p w14:paraId="15DBC3D2" w14:textId="2AEBE3EF" w:rsidR="007A62A5" w:rsidRPr="00FC23D0" w:rsidRDefault="007A62A5" w:rsidP="007A62A5">
            <w:pPr>
              <w:jc w:val="right"/>
            </w:pPr>
            <w:r>
              <w:t>330,00</w:t>
            </w:r>
          </w:p>
        </w:tc>
        <w:tc>
          <w:tcPr>
            <w:tcW w:w="666" w:type="pct"/>
            <w:tcBorders>
              <w:top w:val="single" w:sz="4" w:space="0" w:color="auto"/>
              <w:left w:val="single" w:sz="4" w:space="0" w:color="auto"/>
              <w:bottom w:val="single" w:sz="4" w:space="0" w:color="auto"/>
              <w:right w:val="single" w:sz="4" w:space="0" w:color="auto"/>
            </w:tcBorders>
          </w:tcPr>
          <w:p w14:paraId="2AF40670" w14:textId="36941C7E" w:rsidR="007A62A5" w:rsidRPr="00FC23D0" w:rsidRDefault="007A62A5" w:rsidP="007A62A5">
            <w:pPr>
              <w:jc w:val="right"/>
            </w:pPr>
            <w:r w:rsidRPr="00942338">
              <w:t>235,12</w:t>
            </w:r>
          </w:p>
        </w:tc>
      </w:tr>
      <w:tr w:rsidR="007A62A5" w:rsidRPr="00291427" w14:paraId="70ABDC5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52BB168"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841C383" w14:textId="701F2BC6" w:rsidR="007A62A5" w:rsidRDefault="007A62A5" w:rsidP="00293CDD">
            <w:r>
              <w:t xml:space="preserve">Kelias Nr. AnSV172 (Privažiuojamasis kelias prie gyvenamųjų namų </w:t>
            </w:r>
            <w:proofErr w:type="spellStart"/>
            <w:r>
              <w:t>Magylų</w:t>
            </w:r>
            <w:proofErr w:type="spellEnd"/>
            <w:r>
              <w:t xml:space="preserve"> k. nuo kelio Nr. a25)</w:t>
            </w:r>
          </w:p>
        </w:tc>
        <w:tc>
          <w:tcPr>
            <w:tcW w:w="800" w:type="pct"/>
            <w:tcBorders>
              <w:top w:val="single" w:sz="4" w:space="0" w:color="auto"/>
              <w:left w:val="single" w:sz="4" w:space="0" w:color="auto"/>
              <w:bottom w:val="single" w:sz="4" w:space="0" w:color="auto"/>
              <w:right w:val="single" w:sz="4" w:space="0" w:color="auto"/>
            </w:tcBorders>
          </w:tcPr>
          <w:p w14:paraId="68E2432B" w14:textId="44AB267A" w:rsidR="007A62A5" w:rsidRDefault="007A62A5" w:rsidP="007A62A5">
            <w:proofErr w:type="spellStart"/>
            <w:r>
              <w:t>Magylų</w:t>
            </w:r>
            <w:proofErr w:type="spellEnd"/>
            <w:r>
              <w:t xml:space="preserve"> k., Anykščių r. sav. </w:t>
            </w:r>
          </w:p>
          <w:p w14:paraId="3DF66589"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30A216A8" w14:textId="20A6FCB4" w:rsidR="007A62A5" w:rsidRDefault="007A62A5" w:rsidP="007A62A5">
            <w:r>
              <w:t>4400-6445-0102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54BF55C" w14:textId="3D3C9DC8" w:rsidR="007A62A5" w:rsidRDefault="007A62A5" w:rsidP="007A62A5">
            <w:pPr>
              <w:jc w:val="right"/>
            </w:pPr>
            <w:r>
              <w:t>397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E10AB74" w14:textId="719955DF" w:rsidR="007A62A5" w:rsidRDefault="007A62A5" w:rsidP="007A62A5">
            <w:r>
              <w:t>012085</w:t>
            </w:r>
          </w:p>
        </w:tc>
        <w:tc>
          <w:tcPr>
            <w:tcW w:w="600" w:type="pct"/>
            <w:tcBorders>
              <w:top w:val="single" w:sz="4" w:space="0" w:color="auto"/>
              <w:left w:val="single" w:sz="4" w:space="0" w:color="auto"/>
              <w:bottom w:val="single" w:sz="4" w:space="0" w:color="auto"/>
              <w:right w:val="single" w:sz="4" w:space="0" w:color="auto"/>
            </w:tcBorders>
          </w:tcPr>
          <w:p w14:paraId="408E6399" w14:textId="2BACDFE1" w:rsidR="007A62A5" w:rsidRPr="00FC23D0" w:rsidRDefault="007A62A5" w:rsidP="007A62A5">
            <w:pPr>
              <w:jc w:val="right"/>
            </w:pPr>
            <w:r w:rsidRPr="00942338">
              <w:t>1279,00</w:t>
            </w:r>
          </w:p>
        </w:tc>
        <w:tc>
          <w:tcPr>
            <w:tcW w:w="666" w:type="pct"/>
            <w:tcBorders>
              <w:top w:val="single" w:sz="4" w:space="0" w:color="auto"/>
              <w:left w:val="single" w:sz="4" w:space="0" w:color="auto"/>
              <w:bottom w:val="single" w:sz="4" w:space="0" w:color="auto"/>
              <w:right w:val="single" w:sz="4" w:space="0" w:color="auto"/>
            </w:tcBorders>
          </w:tcPr>
          <w:p w14:paraId="318FB1FC" w14:textId="43D8F2E5" w:rsidR="007A62A5" w:rsidRPr="00FC23D0" w:rsidRDefault="007A62A5" w:rsidP="007A62A5">
            <w:pPr>
              <w:jc w:val="right"/>
            </w:pPr>
            <w:r w:rsidRPr="00942338">
              <w:t>911,05</w:t>
            </w:r>
          </w:p>
        </w:tc>
      </w:tr>
      <w:tr w:rsidR="007A62A5" w:rsidRPr="00291427" w14:paraId="4552AE9C"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C3221D3"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A48521F" w14:textId="76DF2EF5" w:rsidR="007A62A5" w:rsidRDefault="007A62A5" w:rsidP="00293CDD">
            <w:r>
              <w:t xml:space="preserve">Kelias Nr. AnSV187 (Privažiuojamasis kelias prie gyvenamųjų namų </w:t>
            </w:r>
            <w:proofErr w:type="spellStart"/>
            <w:r>
              <w:t>Zabelynės</w:t>
            </w:r>
            <w:proofErr w:type="spellEnd"/>
            <w:r>
              <w:t xml:space="preserve"> k. nuo kelio Nr. 1202)</w:t>
            </w:r>
          </w:p>
        </w:tc>
        <w:tc>
          <w:tcPr>
            <w:tcW w:w="800" w:type="pct"/>
            <w:tcBorders>
              <w:top w:val="single" w:sz="4" w:space="0" w:color="auto"/>
              <w:left w:val="single" w:sz="4" w:space="0" w:color="auto"/>
              <w:bottom w:val="single" w:sz="4" w:space="0" w:color="auto"/>
              <w:right w:val="single" w:sz="4" w:space="0" w:color="auto"/>
            </w:tcBorders>
          </w:tcPr>
          <w:p w14:paraId="1B3653EF" w14:textId="7646D304" w:rsidR="007A62A5" w:rsidRDefault="007A62A5" w:rsidP="007A62A5">
            <w:proofErr w:type="spellStart"/>
            <w:r>
              <w:t>Zabelynės</w:t>
            </w:r>
            <w:proofErr w:type="spellEnd"/>
            <w:r>
              <w:t xml:space="preserve"> k., Anykščių r. sav. </w:t>
            </w:r>
          </w:p>
          <w:p w14:paraId="4383717D"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24A59690" w14:textId="36FD7A0B" w:rsidR="007A62A5" w:rsidRDefault="007A62A5" w:rsidP="007A62A5">
            <w:r>
              <w:t>4400-6443-9629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F8DD718" w14:textId="22BA3DE7" w:rsidR="007A62A5" w:rsidRDefault="007A62A5" w:rsidP="007A62A5">
            <w:pPr>
              <w:jc w:val="right"/>
            </w:pPr>
            <w:r>
              <w:t>362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F81AA2D" w14:textId="499FC61A" w:rsidR="007A62A5" w:rsidRDefault="007A62A5" w:rsidP="007A62A5">
            <w:r>
              <w:t>012087</w:t>
            </w:r>
          </w:p>
        </w:tc>
        <w:tc>
          <w:tcPr>
            <w:tcW w:w="600" w:type="pct"/>
            <w:tcBorders>
              <w:top w:val="single" w:sz="4" w:space="0" w:color="auto"/>
              <w:left w:val="single" w:sz="4" w:space="0" w:color="auto"/>
              <w:bottom w:val="single" w:sz="4" w:space="0" w:color="auto"/>
              <w:right w:val="single" w:sz="4" w:space="0" w:color="auto"/>
            </w:tcBorders>
          </w:tcPr>
          <w:p w14:paraId="2C6A874C" w14:textId="74EB15ED" w:rsidR="007A62A5" w:rsidRPr="00FC23D0" w:rsidRDefault="007A62A5" w:rsidP="007A62A5">
            <w:pPr>
              <w:jc w:val="right"/>
            </w:pPr>
            <w:r w:rsidRPr="00942338">
              <w:t>248,00</w:t>
            </w:r>
          </w:p>
        </w:tc>
        <w:tc>
          <w:tcPr>
            <w:tcW w:w="666" w:type="pct"/>
            <w:tcBorders>
              <w:top w:val="single" w:sz="4" w:space="0" w:color="auto"/>
              <w:left w:val="single" w:sz="4" w:space="0" w:color="auto"/>
              <w:bottom w:val="single" w:sz="4" w:space="0" w:color="auto"/>
              <w:right w:val="single" w:sz="4" w:space="0" w:color="auto"/>
            </w:tcBorders>
          </w:tcPr>
          <w:p w14:paraId="0DD52755" w14:textId="79B52406" w:rsidR="007A62A5" w:rsidRPr="00FC23D0" w:rsidRDefault="007A62A5" w:rsidP="007A62A5">
            <w:pPr>
              <w:jc w:val="right"/>
            </w:pPr>
            <w:r w:rsidRPr="00942338">
              <w:t>176,89</w:t>
            </w:r>
          </w:p>
        </w:tc>
      </w:tr>
      <w:tr w:rsidR="007A62A5" w:rsidRPr="00291427" w14:paraId="07837E4B"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001827F"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4F8043A" w14:textId="6B1959B9" w:rsidR="007A62A5" w:rsidRDefault="007A62A5" w:rsidP="00293CDD">
            <w:r>
              <w:t>Kelias Nr. AnSV189 (Pravažiuojamasis kelias nuo kelio Nr. 121 iki kelio Nr. a18)</w:t>
            </w:r>
          </w:p>
        </w:tc>
        <w:tc>
          <w:tcPr>
            <w:tcW w:w="800" w:type="pct"/>
            <w:tcBorders>
              <w:top w:val="single" w:sz="4" w:space="0" w:color="auto"/>
              <w:left w:val="single" w:sz="4" w:space="0" w:color="auto"/>
              <w:bottom w:val="single" w:sz="4" w:space="0" w:color="auto"/>
              <w:right w:val="single" w:sz="4" w:space="0" w:color="auto"/>
            </w:tcBorders>
          </w:tcPr>
          <w:p w14:paraId="6644F2D9" w14:textId="7CE433C9" w:rsidR="007A62A5" w:rsidRDefault="007A62A5" w:rsidP="007A62A5">
            <w:proofErr w:type="spellStart"/>
            <w:r>
              <w:t>Pasmodų</w:t>
            </w:r>
            <w:proofErr w:type="spellEnd"/>
            <w:r>
              <w:t xml:space="preserve"> k., Anykščių r. sav. </w:t>
            </w:r>
          </w:p>
          <w:p w14:paraId="59C6E07D"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3D9EF6D3" w14:textId="3BB621E3" w:rsidR="007A62A5" w:rsidRDefault="007A62A5" w:rsidP="007A62A5">
            <w:r>
              <w:t>4400-6445-0113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66FC735" w14:textId="4F626F0D" w:rsidR="007A62A5" w:rsidRDefault="007A62A5" w:rsidP="007A62A5">
            <w:pPr>
              <w:jc w:val="right"/>
            </w:pPr>
            <w:r>
              <w:t>834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93A0BD4" w14:textId="436E0A68" w:rsidR="007A62A5" w:rsidRDefault="007A62A5" w:rsidP="007A62A5">
            <w:r>
              <w:t>012088</w:t>
            </w:r>
          </w:p>
        </w:tc>
        <w:tc>
          <w:tcPr>
            <w:tcW w:w="600" w:type="pct"/>
            <w:tcBorders>
              <w:top w:val="single" w:sz="4" w:space="0" w:color="auto"/>
              <w:left w:val="single" w:sz="4" w:space="0" w:color="auto"/>
              <w:bottom w:val="single" w:sz="4" w:space="0" w:color="auto"/>
              <w:right w:val="single" w:sz="4" w:space="0" w:color="auto"/>
            </w:tcBorders>
          </w:tcPr>
          <w:p w14:paraId="22E49A1C" w14:textId="221588F7" w:rsidR="007A62A5" w:rsidRPr="00FC23D0" w:rsidRDefault="007A62A5" w:rsidP="007A62A5">
            <w:pPr>
              <w:jc w:val="right"/>
            </w:pPr>
            <w:r w:rsidRPr="00942338">
              <w:t>1958,00</w:t>
            </w:r>
          </w:p>
        </w:tc>
        <w:tc>
          <w:tcPr>
            <w:tcW w:w="666" w:type="pct"/>
            <w:tcBorders>
              <w:top w:val="single" w:sz="4" w:space="0" w:color="auto"/>
              <w:left w:val="single" w:sz="4" w:space="0" w:color="auto"/>
              <w:bottom w:val="single" w:sz="4" w:space="0" w:color="auto"/>
              <w:right w:val="single" w:sz="4" w:space="0" w:color="auto"/>
            </w:tcBorders>
          </w:tcPr>
          <w:p w14:paraId="36F8F2B3" w14:textId="2F34377C" w:rsidR="007A62A5" w:rsidRPr="00FC23D0" w:rsidRDefault="007A62A5" w:rsidP="007A62A5">
            <w:pPr>
              <w:jc w:val="right"/>
            </w:pPr>
            <w:r w:rsidRPr="00942338">
              <w:t>1394,69</w:t>
            </w:r>
          </w:p>
        </w:tc>
      </w:tr>
      <w:tr w:rsidR="007A62A5" w:rsidRPr="00291427" w14:paraId="195ED32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A90BEBD"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DF23B0A" w14:textId="4693FDA0" w:rsidR="007A62A5" w:rsidRDefault="007A62A5" w:rsidP="00293CDD">
            <w:r>
              <w:t>Kelias Nr. AnSV190 (Privažiuojamasis kelias prie gyvenamųjų namų Maželių k. nuo kelio Nr. 175)</w:t>
            </w:r>
          </w:p>
        </w:tc>
        <w:tc>
          <w:tcPr>
            <w:tcW w:w="800" w:type="pct"/>
            <w:tcBorders>
              <w:top w:val="single" w:sz="4" w:space="0" w:color="auto"/>
              <w:left w:val="single" w:sz="4" w:space="0" w:color="auto"/>
              <w:bottom w:val="single" w:sz="4" w:space="0" w:color="auto"/>
              <w:right w:val="single" w:sz="4" w:space="0" w:color="auto"/>
            </w:tcBorders>
          </w:tcPr>
          <w:p w14:paraId="5092BFA4" w14:textId="506AD590" w:rsidR="007A62A5" w:rsidRDefault="007A62A5" w:rsidP="007A62A5">
            <w:r>
              <w:t xml:space="preserve">Maželių k., Anykščių r. sav. </w:t>
            </w:r>
          </w:p>
          <w:p w14:paraId="50CFDB6E"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5121DAE9" w14:textId="06621B57" w:rsidR="007A62A5" w:rsidRDefault="007A62A5" w:rsidP="007A62A5">
            <w:r>
              <w:t>4400-6445-0124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AD7EF38" w14:textId="36DD69C5" w:rsidR="007A62A5" w:rsidRDefault="007A62A5" w:rsidP="007A62A5">
            <w:pPr>
              <w:jc w:val="right"/>
            </w:pPr>
            <w:r>
              <w:t>126</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900F143" w14:textId="3AE28969" w:rsidR="007A62A5" w:rsidRDefault="007A62A5" w:rsidP="007A62A5">
            <w:r>
              <w:t>012089</w:t>
            </w:r>
          </w:p>
        </w:tc>
        <w:tc>
          <w:tcPr>
            <w:tcW w:w="600" w:type="pct"/>
            <w:tcBorders>
              <w:top w:val="single" w:sz="4" w:space="0" w:color="auto"/>
              <w:left w:val="single" w:sz="4" w:space="0" w:color="auto"/>
              <w:bottom w:val="single" w:sz="4" w:space="0" w:color="auto"/>
              <w:right w:val="single" w:sz="4" w:space="0" w:color="auto"/>
            </w:tcBorders>
          </w:tcPr>
          <w:p w14:paraId="643480D6" w14:textId="3AD07E4F" w:rsidR="007A62A5" w:rsidRPr="00FC23D0" w:rsidRDefault="007A62A5" w:rsidP="007A62A5">
            <w:pPr>
              <w:jc w:val="right"/>
            </w:pPr>
            <w:r w:rsidRPr="00942338">
              <w:t>529,00</w:t>
            </w:r>
          </w:p>
        </w:tc>
        <w:tc>
          <w:tcPr>
            <w:tcW w:w="666" w:type="pct"/>
            <w:tcBorders>
              <w:top w:val="single" w:sz="4" w:space="0" w:color="auto"/>
              <w:left w:val="single" w:sz="4" w:space="0" w:color="auto"/>
              <w:bottom w:val="single" w:sz="4" w:space="0" w:color="auto"/>
              <w:right w:val="single" w:sz="4" w:space="0" w:color="auto"/>
            </w:tcBorders>
          </w:tcPr>
          <w:p w14:paraId="4D3F885A" w14:textId="6B8A7A95" w:rsidR="007A62A5" w:rsidRPr="00FC23D0" w:rsidRDefault="007A62A5" w:rsidP="007A62A5">
            <w:pPr>
              <w:jc w:val="right"/>
            </w:pPr>
            <w:r w:rsidRPr="00942338">
              <w:t>377,02</w:t>
            </w:r>
          </w:p>
        </w:tc>
      </w:tr>
      <w:tr w:rsidR="007A62A5" w:rsidRPr="00291427" w14:paraId="0CB27BE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61C7B84"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DBB7103" w14:textId="3675C0DC" w:rsidR="007A62A5" w:rsidRDefault="007A62A5" w:rsidP="00293CDD">
            <w:r>
              <w:t xml:space="preserve">Kelias Nr. AnSV191 (Privažiuojamasis kelias prie gyvenamųjų namų </w:t>
            </w:r>
            <w:proofErr w:type="spellStart"/>
            <w:r>
              <w:t>Peniankų</w:t>
            </w:r>
            <w:proofErr w:type="spellEnd"/>
            <w:r>
              <w:t xml:space="preserve"> k. nuo kelio Nr. 175)</w:t>
            </w:r>
          </w:p>
        </w:tc>
        <w:tc>
          <w:tcPr>
            <w:tcW w:w="800" w:type="pct"/>
            <w:tcBorders>
              <w:top w:val="single" w:sz="4" w:space="0" w:color="auto"/>
              <w:left w:val="single" w:sz="4" w:space="0" w:color="auto"/>
              <w:bottom w:val="single" w:sz="4" w:space="0" w:color="auto"/>
              <w:right w:val="single" w:sz="4" w:space="0" w:color="auto"/>
            </w:tcBorders>
          </w:tcPr>
          <w:p w14:paraId="48E465B2" w14:textId="0D2C7945" w:rsidR="007A62A5" w:rsidRDefault="007A62A5" w:rsidP="007A62A5">
            <w:proofErr w:type="spellStart"/>
            <w:r>
              <w:t>Peniankų</w:t>
            </w:r>
            <w:proofErr w:type="spellEnd"/>
            <w:r>
              <w:t xml:space="preserve"> k., Anykščių r. sav. </w:t>
            </w:r>
          </w:p>
          <w:p w14:paraId="5AEB55E2"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114A981F" w14:textId="4FA92B15" w:rsidR="007A62A5" w:rsidRDefault="007A62A5" w:rsidP="007A62A5">
            <w:r>
              <w:t>4400-6444-9976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5BA88A4" w14:textId="16140C70" w:rsidR="007A62A5" w:rsidRDefault="007A62A5" w:rsidP="007A62A5">
            <w:pPr>
              <w:jc w:val="right"/>
            </w:pPr>
            <w:r>
              <w:t>216</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019024D" w14:textId="36F9EBCA" w:rsidR="007A62A5" w:rsidRDefault="007A62A5" w:rsidP="007A62A5">
            <w:r>
              <w:t>012913</w:t>
            </w:r>
          </w:p>
        </w:tc>
        <w:tc>
          <w:tcPr>
            <w:tcW w:w="600" w:type="pct"/>
            <w:tcBorders>
              <w:top w:val="single" w:sz="4" w:space="0" w:color="auto"/>
              <w:left w:val="single" w:sz="4" w:space="0" w:color="auto"/>
              <w:bottom w:val="single" w:sz="4" w:space="0" w:color="auto"/>
              <w:right w:val="single" w:sz="4" w:space="0" w:color="auto"/>
            </w:tcBorders>
          </w:tcPr>
          <w:p w14:paraId="2A7A0E3A" w14:textId="01415C07" w:rsidR="007A62A5" w:rsidRPr="00FC23D0" w:rsidRDefault="007A62A5" w:rsidP="007A62A5">
            <w:pPr>
              <w:jc w:val="right"/>
            </w:pPr>
            <w:r w:rsidRPr="00942338">
              <w:t>1253,00</w:t>
            </w:r>
          </w:p>
        </w:tc>
        <w:tc>
          <w:tcPr>
            <w:tcW w:w="666" w:type="pct"/>
            <w:tcBorders>
              <w:top w:val="single" w:sz="4" w:space="0" w:color="auto"/>
              <w:left w:val="single" w:sz="4" w:space="0" w:color="auto"/>
              <w:bottom w:val="single" w:sz="4" w:space="0" w:color="auto"/>
              <w:right w:val="single" w:sz="4" w:space="0" w:color="auto"/>
            </w:tcBorders>
          </w:tcPr>
          <w:p w14:paraId="2780A123" w14:textId="64DFD752" w:rsidR="007A62A5" w:rsidRPr="00FC23D0" w:rsidRDefault="007A62A5" w:rsidP="007A62A5">
            <w:pPr>
              <w:jc w:val="right"/>
            </w:pPr>
            <w:r w:rsidRPr="00942338">
              <w:t>908,30</w:t>
            </w:r>
          </w:p>
        </w:tc>
      </w:tr>
      <w:tr w:rsidR="007A62A5" w:rsidRPr="00291427" w14:paraId="381A402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649267D"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F5658C3" w14:textId="5E749AAD" w:rsidR="007A62A5" w:rsidRDefault="007A62A5" w:rsidP="00293CDD">
            <w:r>
              <w:t xml:space="preserve">Kelias Nr. A267 (Privažiuojamasis kelias prie gyvenamųjų namų </w:t>
            </w:r>
            <w:proofErr w:type="spellStart"/>
            <w:r>
              <w:t>Šepetiškių</w:t>
            </w:r>
            <w:proofErr w:type="spellEnd"/>
            <w:r>
              <w:t xml:space="preserve"> k. nuo kelio Nr. A26)</w:t>
            </w:r>
          </w:p>
        </w:tc>
        <w:tc>
          <w:tcPr>
            <w:tcW w:w="800" w:type="pct"/>
            <w:tcBorders>
              <w:top w:val="single" w:sz="4" w:space="0" w:color="auto"/>
              <w:left w:val="single" w:sz="4" w:space="0" w:color="auto"/>
              <w:bottom w:val="single" w:sz="4" w:space="0" w:color="auto"/>
              <w:right w:val="single" w:sz="4" w:space="0" w:color="auto"/>
            </w:tcBorders>
          </w:tcPr>
          <w:p w14:paraId="2C807CA3" w14:textId="1A24B195" w:rsidR="007A62A5" w:rsidRDefault="007A62A5" w:rsidP="007A62A5">
            <w:proofErr w:type="spellStart"/>
            <w:r>
              <w:t>Vikonių</w:t>
            </w:r>
            <w:proofErr w:type="spellEnd"/>
            <w:r>
              <w:t xml:space="preserve"> k., Anykščių r. sav. </w:t>
            </w:r>
          </w:p>
          <w:p w14:paraId="1E97F208"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462CD16E" w14:textId="1A6FEC29" w:rsidR="007A62A5" w:rsidRDefault="007A62A5" w:rsidP="007A62A5">
            <w:r>
              <w:t>4400-6451-1453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06B4F77" w14:textId="70C4CF00" w:rsidR="007A62A5" w:rsidRDefault="007A62A5" w:rsidP="007A62A5">
            <w:pPr>
              <w:jc w:val="right"/>
            </w:pPr>
            <w:r>
              <w:t>152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FD44E49" w14:textId="1331E61C" w:rsidR="007A62A5" w:rsidRPr="00B8501F" w:rsidRDefault="007A62A5" w:rsidP="007A62A5">
            <w:r w:rsidRPr="00B8501F">
              <w:t>012807</w:t>
            </w:r>
          </w:p>
        </w:tc>
        <w:tc>
          <w:tcPr>
            <w:tcW w:w="600" w:type="pct"/>
            <w:tcBorders>
              <w:top w:val="single" w:sz="4" w:space="0" w:color="auto"/>
              <w:left w:val="single" w:sz="4" w:space="0" w:color="auto"/>
              <w:bottom w:val="single" w:sz="4" w:space="0" w:color="auto"/>
              <w:right w:val="single" w:sz="4" w:space="0" w:color="auto"/>
            </w:tcBorders>
          </w:tcPr>
          <w:p w14:paraId="3ECC405A" w14:textId="43743310" w:rsidR="007A62A5" w:rsidRPr="00FC23D0" w:rsidRDefault="007A62A5" w:rsidP="007A62A5">
            <w:pPr>
              <w:jc w:val="right"/>
            </w:pPr>
            <w:r w:rsidRPr="00CE1F50">
              <w:t>3412,00</w:t>
            </w:r>
          </w:p>
        </w:tc>
        <w:tc>
          <w:tcPr>
            <w:tcW w:w="666" w:type="pct"/>
            <w:tcBorders>
              <w:top w:val="single" w:sz="4" w:space="0" w:color="auto"/>
              <w:left w:val="single" w:sz="4" w:space="0" w:color="auto"/>
              <w:bottom w:val="single" w:sz="4" w:space="0" w:color="auto"/>
              <w:right w:val="single" w:sz="4" w:space="0" w:color="auto"/>
            </w:tcBorders>
          </w:tcPr>
          <w:p w14:paraId="3CCDA406" w14:textId="5BD7C155" w:rsidR="007A62A5" w:rsidRPr="00FC23D0" w:rsidRDefault="007A62A5" w:rsidP="007A62A5">
            <w:pPr>
              <w:jc w:val="right"/>
            </w:pPr>
            <w:r w:rsidRPr="00CE1F50">
              <w:t>2430,44</w:t>
            </w:r>
          </w:p>
        </w:tc>
      </w:tr>
      <w:tr w:rsidR="007A62A5" w:rsidRPr="00291427" w14:paraId="1BB2EC0B"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21C57C2"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45F98C5" w14:textId="1F074155" w:rsidR="007A62A5" w:rsidRDefault="007A62A5" w:rsidP="007A62A5">
            <w:r>
              <w:t xml:space="preserve">Kelias Nr. A268 (Privažiuojamasis kelias prie gyvenamųjų namų nuo Gylių g., </w:t>
            </w:r>
            <w:proofErr w:type="spellStart"/>
            <w:r>
              <w:t>Vikonių</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22D1FDD8" w14:textId="69E5FA5A" w:rsidR="007A62A5" w:rsidRDefault="007A62A5" w:rsidP="007A62A5">
            <w:proofErr w:type="spellStart"/>
            <w:r>
              <w:t>Vikonių</w:t>
            </w:r>
            <w:proofErr w:type="spellEnd"/>
            <w:r>
              <w:t xml:space="preserve"> k., Anykščių r. sav. </w:t>
            </w:r>
          </w:p>
          <w:p w14:paraId="1274C1F8"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23166930" w14:textId="77777777" w:rsidR="007A62A5" w:rsidRDefault="007A62A5" w:rsidP="007A62A5">
            <w:r>
              <w:t>4400-6451-1431</w:t>
            </w:r>
          </w:p>
          <w:p w14:paraId="2441F913" w14:textId="77777777" w:rsidR="007A62A5" w:rsidRDefault="007A62A5" w:rsidP="007A62A5"/>
        </w:tc>
        <w:tc>
          <w:tcPr>
            <w:tcW w:w="333" w:type="pct"/>
            <w:tcBorders>
              <w:top w:val="single" w:sz="4" w:space="0" w:color="auto"/>
              <w:left w:val="single" w:sz="4" w:space="0" w:color="auto"/>
              <w:bottom w:val="single" w:sz="4" w:space="0" w:color="auto"/>
              <w:right w:val="single" w:sz="4" w:space="0" w:color="auto"/>
            </w:tcBorders>
            <w:shd w:val="clear" w:color="auto" w:fill="auto"/>
          </w:tcPr>
          <w:p w14:paraId="11FD074D" w14:textId="28C59ACD" w:rsidR="007A62A5" w:rsidRDefault="007A62A5" w:rsidP="007A62A5">
            <w:pPr>
              <w:jc w:val="right"/>
            </w:pPr>
            <w:r>
              <w:t>218</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30DCDB2" w14:textId="42C3F38B" w:rsidR="007A62A5" w:rsidRDefault="007A62A5" w:rsidP="007A62A5">
            <w:r>
              <w:t>012808</w:t>
            </w:r>
          </w:p>
        </w:tc>
        <w:tc>
          <w:tcPr>
            <w:tcW w:w="600" w:type="pct"/>
            <w:tcBorders>
              <w:top w:val="single" w:sz="4" w:space="0" w:color="auto"/>
              <w:left w:val="single" w:sz="4" w:space="0" w:color="auto"/>
              <w:bottom w:val="single" w:sz="4" w:space="0" w:color="auto"/>
              <w:right w:val="single" w:sz="4" w:space="0" w:color="auto"/>
            </w:tcBorders>
          </w:tcPr>
          <w:p w14:paraId="3398EC66" w14:textId="55D82102" w:rsidR="007A62A5" w:rsidRPr="00FC23D0" w:rsidRDefault="007A62A5" w:rsidP="007A62A5">
            <w:pPr>
              <w:jc w:val="right"/>
            </w:pPr>
            <w:r w:rsidRPr="00CE1F50">
              <w:t>799,00</w:t>
            </w:r>
          </w:p>
        </w:tc>
        <w:tc>
          <w:tcPr>
            <w:tcW w:w="666" w:type="pct"/>
            <w:tcBorders>
              <w:top w:val="single" w:sz="4" w:space="0" w:color="auto"/>
              <w:left w:val="single" w:sz="4" w:space="0" w:color="auto"/>
              <w:bottom w:val="single" w:sz="4" w:space="0" w:color="auto"/>
              <w:right w:val="single" w:sz="4" w:space="0" w:color="auto"/>
            </w:tcBorders>
          </w:tcPr>
          <w:p w14:paraId="0CB1CA84" w14:textId="5F772164" w:rsidR="007A62A5" w:rsidRPr="00FC23D0" w:rsidRDefault="007A62A5" w:rsidP="007A62A5">
            <w:pPr>
              <w:jc w:val="right"/>
            </w:pPr>
            <w:r w:rsidRPr="00CE1F50">
              <w:t>569,12</w:t>
            </w:r>
          </w:p>
        </w:tc>
      </w:tr>
      <w:tr w:rsidR="007A62A5" w:rsidRPr="00291427" w14:paraId="4B86D87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DD13245"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D8277C0" w14:textId="3A5EC81F" w:rsidR="007A62A5" w:rsidRDefault="007A62A5" w:rsidP="00293CDD">
            <w:r>
              <w:t xml:space="preserve">Kelias Nr. A269 (Privažiuojamasis kelias prie gyvenamųjų namų nuo Klevų g., </w:t>
            </w:r>
            <w:proofErr w:type="spellStart"/>
            <w:r>
              <w:t>Naujonių</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74D918BB" w14:textId="0BBD52EF" w:rsidR="007A62A5" w:rsidRDefault="007A62A5" w:rsidP="007A62A5">
            <w:proofErr w:type="spellStart"/>
            <w:r>
              <w:t>Naujonių</w:t>
            </w:r>
            <w:proofErr w:type="spellEnd"/>
            <w:r>
              <w:t xml:space="preserve"> k., Anykščių r. sav. </w:t>
            </w:r>
          </w:p>
          <w:p w14:paraId="7138F629"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314874F0" w14:textId="4261C514" w:rsidR="007A62A5" w:rsidRDefault="007A62A5" w:rsidP="007A62A5">
            <w:r>
              <w:t>4400-6451-1475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8ADE2C5" w14:textId="77777777" w:rsidR="007A62A5" w:rsidRDefault="007A62A5" w:rsidP="007A62A5">
            <w:pPr>
              <w:jc w:val="right"/>
            </w:pPr>
            <w:r>
              <w:t>303</w:t>
            </w:r>
          </w:p>
          <w:p w14:paraId="43BAE059" w14:textId="77777777" w:rsidR="007A62A5" w:rsidRDefault="007A62A5" w:rsidP="007A62A5">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33D82E8" w14:textId="58AF16BF" w:rsidR="007A62A5" w:rsidRDefault="007A62A5" w:rsidP="007A62A5">
            <w:r>
              <w:t>001355</w:t>
            </w:r>
          </w:p>
        </w:tc>
        <w:tc>
          <w:tcPr>
            <w:tcW w:w="600" w:type="pct"/>
            <w:tcBorders>
              <w:top w:val="single" w:sz="4" w:space="0" w:color="auto"/>
              <w:left w:val="single" w:sz="4" w:space="0" w:color="auto"/>
              <w:bottom w:val="single" w:sz="4" w:space="0" w:color="auto"/>
              <w:right w:val="single" w:sz="4" w:space="0" w:color="auto"/>
            </w:tcBorders>
          </w:tcPr>
          <w:p w14:paraId="19D3F08D" w14:textId="5261F903" w:rsidR="007A62A5" w:rsidRPr="00FC23D0" w:rsidRDefault="007A62A5" w:rsidP="007A62A5">
            <w:pPr>
              <w:jc w:val="right"/>
            </w:pPr>
            <w:r w:rsidRPr="00CE1F50">
              <w:t>111289,49</w:t>
            </w:r>
          </w:p>
        </w:tc>
        <w:tc>
          <w:tcPr>
            <w:tcW w:w="666" w:type="pct"/>
            <w:tcBorders>
              <w:top w:val="single" w:sz="4" w:space="0" w:color="auto"/>
              <w:left w:val="single" w:sz="4" w:space="0" w:color="auto"/>
              <w:bottom w:val="single" w:sz="4" w:space="0" w:color="auto"/>
              <w:right w:val="single" w:sz="4" w:space="0" w:color="auto"/>
            </w:tcBorders>
          </w:tcPr>
          <w:p w14:paraId="72C004D8" w14:textId="139ABC63" w:rsidR="007A62A5" w:rsidRPr="00FC23D0" w:rsidRDefault="007A62A5" w:rsidP="007A62A5">
            <w:pPr>
              <w:jc w:val="right"/>
            </w:pPr>
            <w:r w:rsidRPr="00CE1F50">
              <w:t>2497,89</w:t>
            </w:r>
          </w:p>
        </w:tc>
      </w:tr>
      <w:tr w:rsidR="007A62A5" w:rsidRPr="00291427" w14:paraId="1C16A70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F2A3834"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1BACB80" w14:textId="61302EF7" w:rsidR="007A62A5" w:rsidRDefault="007A62A5" w:rsidP="00293CDD">
            <w:r>
              <w:t xml:space="preserve">Kelias Nr. A27 (Pravažiuojamasis kelias nuo Gylių g., </w:t>
            </w:r>
            <w:proofErr w:type="spellStart"/>
            <w:r>
              <w:t>Vikonių</w:t>
            </w:r>
            <w:proofErr w:type="spellEnd"/>
            <w:r>
              <w:t xml:space="preserve"> k. iki kelio Nr. A28)</w:t>
            </w:r>
          </w:p>
        </w:tc>
        <w:tc>
          <w:tcPr>
            <w:tcW w:w="800" w:type="pct"/>
            <w:tcBorders>
              <w:top w:val="single" w:sz="4" w:space="0" w:color="auto"/>
              <w:left w:val="single" w:sz="4" w:space="0" w:color="auto"/>
              <w:bottom w:val="single" w:sz="4" w:space="0" w:color="auto"/>
              <w:right w:val="single" w:sz="4" w:space="0" w:color="auto"/>
            </w:tcBorders>
          </w:tcPr>
          <w:p w14:paraId="561DD892" w14:textId="311990B3" w:rsidR="007A62A5" w:rsidRDefault="007A62A5" w:rsidP="007A62A5">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20A4888" w14:textId="792B7646" w:rsidR="007A62A5" w:rsidRDefault="007A62A5" w:rsidP="007A62A5">
            <w:r>
              <w:t>4400-6451-1604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45D25DA" w14:textId="77777777" w:rsidR="007A62A5" w:rsidRDefault="007A62A5" w:rsidP="007A62A5">
            <w:pPr>
              <w:jc w:val="right"/>
            </w:pPr>
            <w:r>
              <w:t>2438</w:t>
            </w:r>
          </w:p>
          <w:p w14:paraId="6F8D6E08" w14:textId="77777777" w:rsidR="007A62A5" w:rsidRDefault="007A62A5" w:rsidP="007A62A5">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FC326F0" w14:textId="2E432DA2" w:rsidR="007A62A5" w:rsidRDefault="007A62A5" w:rsidP="007A62A5">
            <w:r>
              <w:t>001224</w:t>
            </w:r>
          </w:p>
        </w:tc>
        <w:tc>
          <w:tcPr>
            <w:tcW w:w="600" w:type="pct"/>
            <w:tcBorders>
              <w:top w:val="single" w:sz="4" w:space="0" w:color="auto"/>
              <w:left w:val="single" w:sz="4" w:space="0" w:color="auto"/>
              <w:bottom w:val="single" w:sz="4" w:space="0" w:color="auto"/>
              <w:right w:val="single" w:sz="4" w:space="0" w:color="auto"/>
            </w:tcBorders>
          </w:tcPr>
          <w:p w14:paraId="1CB98CBF" w14:textId="3239E2B4" w:rsidR="007A62A5" w:rsidRPr="00FC23D0" w:rsidRDefault="007A62A5" w:rsidP="007A62A5">
            <w:pPr>
              <w:jc w:val="right"/>
            </w:pPr>
            <w:r w:rsidRPr="00CE1F50">
              <w:t>85940,89</w:t>
            </w:r>
          </w:p>
        </w:tc>
        <w:tc>
          <w:tcPr>
            <w:tcW w:w="666" w:type="pct"/>
            <w:tcBorders>
              <w:top w:val="single" w:sz="4" w:space="0" w:color="auto"/>
              <w:left w:val="single" w:sz="4" w:space="0" w:color="auto"/>
              <w:bottom w:val="single" w:sz="4" w:space="0" w:color="auto"/>
              <w:right w:val="single" w:sz="4" w:space="0" w:color="auto"/>
            </w:tcBorders>
          </w:tcPr>
          <w:p w14:paraId="155940C6" w14:textId="71BAEAD4" w:rsidR="007A62A5" w:rsidRPr="00FC23D0" w:rsidRDefault="007A62A5" w:rsidP="007A62A5">
            <w:pPr>
              <w:jc w:val="right"/>
            </w:pPr>
            <w:r w:rsidRPr="00CE1F50">
              <w:t>1928,94</w:t>
            </w:r>
          </w:p>
        </w:tc>
      </w:tr>
      <w:tr w:rsidR="007A62A5" w:rsidRPr="00291427" w14:paraId="3DA7E8D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C135D43"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DEDAE60" w14:textId="58BBF670" w:rsidR="007A62A5" w:rsidRDefault="007A62A5" w:rsidP="00502F64">
            <w:r>
              <w:t xml:space="preserve">Kelias Nr. A28 (Privažiuojamasis kelias prie </w:t>
            </w:r>
            <w:proofErr w:type="spellStart"/>
            <w:r>
              <w:t>Migdoliškio</w:t>
            </w:r>
            <w:proofErr w:type="spellEnd"/>
            <w:r>
              <w:t xml:space="preserve"> k. nuo Gylių g., Gylių k.)</w:t>
            </w:r>
          </w:p>
        </w:tc>
        <w:tc>
          <w:tcPr>
            <w:tcW w:w="800" w:type="pct"/>
            <w:tcBorders>
              <w:top w:val="single" w:sz="4" w:space="0" w:color="auto"/>
              <w:left w:val="single" w:sz="4" w:space="0" w:color="auto"/>
              <w:bottom w:val="single" w:sz="4" w:space="0" w:color="auto"/>
              <w:right w:val="single" w:sz="4" w:space="0" w:color="auto"/>
            </w:tcBorders>
          </w:tcPr>
          <w:p w14:paraId="352C9D81" w14:textId="449A82C6" w:rsidR="007A62A5" w:rsidRDefault="007A62A5" w:rsidP="007A62A5">
            <w:r>
              <w:t xml:space="preserve">Ažupiečių k., Anykščių r. sav. </w:t>
            </w:r>
          </w:p>
          <w:p w14:paraId="22478D51"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2E051A65" w14:textId="2BBE5F47" w:rsidR="007A62A5" w:rsidRDefault="007A62A5" w:rsidP="007A62A5">
            <w:r>
              <w:t>4400-6451-1531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7497EEC" w14:textId="77777777" w:rsidR="007A62A5" w:rsidRDefault="007A62A5" w:rsidP="007A62A5">
            <w:pPr>
              <w:jc w:val="right"/>
            </w:pPr>
            <w:r>
              <w:t>1454</w:t>
            </w:r>
          </w:p>
          <w:p w14:paraId="14D2507D" w14:textId="77777777" w:rsidR="007A62A5" w:rsidRDefault="007A62A5" w:rsidP="007A62A5">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3667CF0" w14:textId="463226D3" w:rsidR="007A62A5" w:rsidRDefault="007A62A5" w:rsidP="007A62A5">
            <w:r>
              <w:t>002811</w:t>
            </w:r>
          </w:p>
        </w:tc>
        <w:tc>
          <w:tcPr>
            <w:tcW w:w="600" w:type="pct"/>
            <w:tcBorders>
              <w:top w:val="single" w:sz="4" w:space="0" w:color="auto"/>
              <w:left w:val="single" w:sz="4" w:space="0" w:color="auto"/>
              <w:bottom w:val="single" w:sz="4" w:space="0" w:color="auto"/>
              <w:right w:val="single" w:sz="4" w:space="0" w:color="auto"/>
            </w:tcBorders>
          </w:tcPr>
          <w:p w14:paraId="6DD3DF7F" w14:textId="2ACFC63F" w:rsidR="007A62A5" w:rsidRPr="00FC23D0" w:rsidRDefault="007A62A5" w:rsidP="007A62A5">
            <w:pPr>
              <w:jc w:val="right"/>
            </w:pPr>
            <w:r w:rsidRPr="00CE1F50">
              <w:t>30283,29</w:t>
            </w:r>
          </w:p>
        </w:tc>
        <w:tc>
          <w:tcPr>
            <w:tcW w:w="666" w:type="pct"/>
            <w:tcBorders>
              <w:top w:val="single" w:sz="4" w:space="0" w:color="auto"/>
              <w:left w:val="single" w:sz="4" w:space="0" w:color="auto"/>
              <w:bottom w:val="single" w:sz="4" w:space="0" w:color="auto"/>
              <w:right w:val="single" w:sz="4" w:space="0" w:color="auto"/>
            </w:tcBorders>
          </w:tcPr>
          <w:p w14:paraId="743202F2" w14:textId="7FF522D8" w:rsidR="007A62A5" w:rsidRPr="00FC23D0" w:rsidRDefault="007A62A5" w:rsidP="007A62A5">
            <w:pPr>
              <w:jc w:val="right"/>
            </w:pPr>
            <w:r w:rsidRPr="00CE1F50">
              <w:t>24601,16</w:t>
            </w:r>
          </w:p>
        </w:tc>
      </w:tr>
      <w:tr w:rsidR="007A62A5" w:rsidRPr="00291427" w14:paraId="7E80C86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D9C3B5F"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D9E9F5A" w14:textId="3DEA0A7E" w:rsidR="007A62A5" w:rsidRDefault="007A62A5" w:rsidP="00502F64">
            <w:r>
              <w:t>Kelias Nr. A28-1 (Pravažiuojamasis kelias nuo Gegužės g., Anykščių m. iki Gylių g., Gylių k.)</w:t>
            </w:r>
          </w:p>
        </w:tc>
        <w:tc>
          <w:tcPr>
            <w:tcW w:w="800" w:type="pct"/>
            <w:tcBorders>
              <w:top w:val="single" w:sz="4" w:space="0" w:color="auto"/>
              <w:left w:val="single" w:sz="4" w:space="0" w:color="auto"/>
              <w:bottom w:val="single" w:sz="4" w:space="0" w:color="auto"/>
              <w:right w:val="single" w:sz="4" w:space="0" w:color="auto"/>
            </w:tcBorders>
          </w:tcPr>
          <w:p w14:paraId="695412A4" w14:textId="227F40CC" w:rsidR="007A62A5" w:rsidRDefault="007A62A5" w:rsidP="007A62A5">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95BFA57" w14:textId="3853E28B" w:rsidR="007A62A5" w:rsidRDefault="007A62A5" w:rsidP="007A62A5">
            <w:r>
              <w:t>4400-6450-5513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89FB080" w14:textId="23858D1A" w:rsidR="007A62A5" w:rsidRDefault="007A62A5" w:rsidP="007A62A5">
            <w:pPr>
              <w:jc w:val="right"/>
            </w:pPr>
            <w:r>
              <w:t>701</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142F09F" w14:textId="4050EB60" w:rsidR="007A62A5" w:rsidRDefault="007A62A5" w:rsidP="007A62A5">
            <w:r>
              <w:t>001225</w:t>
            </w:r>
          </w:p>
        </w:tc>
        <w:tc>
          <w:tcPr>
            <w:tcW w:w="600" w:type="pct"/>
            <w:tcBorders>
              <w:top w:val="single" w:sz="4" w:space="0" w:color="auto"/>
              <w:left w:val="single" w:sz="4" w:space="0" w:color="auto"/>
              <w:bottom w:val="single" w:sz="4" w:space="0" w:color="auto"/>
              <w:right w:val="single" w:sz="4" w:space="0" w:color="auto"/>
            </w:tcBorders>
          </w:tcPr>
          <w:p w14:paraId="6015E099" w14:textId="7A46AF01" w:rsidR="007A62A5" w:rsidRPr="00FC23D0" w:rsidRDefault="007A62A5" w:rsidP="007A62A5">
            <w:pPr>
              <w:jc w:val="right"/>
            </w:pPr>
            <w:r w:rsidRPr="00CE1F50">
              <w:t>12102,98</w:t>
            </w:r>
          </w:p>
        </w:tc>
        <w:tc>
          <w:tcPr>
            <w:tcW w:w="666" w:type="pct"/>
            <w:tcBorders>
              <w:top w:val="single" w:sz="4" w:space="0" w:color="auto"/>
              <w:left w:val="single" w:sz="4" w:space="0" w:color="auto"/>
              <w:bottom w:val="single" w:sz="4" w:space="0" w:color="auto"/>
              <w:right w:val="single" w:sz="4" w:space="0" w:color="auto"/>
            </w:tcBorders>
          </w:tcPr>
          <w:p w14:paraId="42562972" w14:textId="27DD727B" w:rsidR="007A62A5" w:rsidRPr="00FC23D0" w:rsidRDefault="007A62A5" w:rsidP="007A62A5">
            <w:pPr>
              <w:jc w:val="right"/>
            </w:pPr>
            <w:r w:rsidRPr="00CE1F50">
              <w:t>271,71</w:t>
            </w:r>
          </w:p>
        </w:tc>
      </w:tr>
      <w:tr w:rsidR="007A62A5" w:rsidRPr="00291427" w14:paraId="17EF5D4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D9567B8"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7B8D62F" w14:textId="56A15B83" w:rsidR="007A62A5" w:rsidRDefault="007A62A5" w:rsidP="00502F64">
            <w:r>
              <w:t xml:space="preserve">Kelias Nr. A295 (Privažiuojamasis kelias prie dirbamų </w:t>
            </w:r>
            <w:r>
              <w:lastRenderedPageBreak/>
              <w:t>laukų nuo kelio Nr. A17 (</w:t>
            </w:r>
            <w:proofErr w:type="spellStart"/>
            <w:r>
              <w:t>Klimiškių</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00CB6FAC" w14:textId="6AB95EFE" w:rsidR="007A62A5" w:rsidRDefault="007A62A5" w:rsidP="007A62A5">
            <w:proofErr w:type="spellStart"/>
            <w:r>
              <w:lastRenderedPageBreak/>
              <w:t>Ližų</w:t>
            </w:r>
            <w:proofErr w:type="spellEnd"/>
            <w:r>
              <w:t xml:space="preserve"> k., Anykščių r. sav. </w:t>
            </w:r>
          </w:p>
          <w:p w14:paraId="68FDA8D5"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6642D276" w14:textId="5ABB0A47" w:rsidR="007A62A5" w:rsidRDefault="007A62A5" w:rsidP="007A62A5">
            <w:r>
              <w:lastRenderedPageBreak/>
              <w:t>4400-6451-1720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C90E5F7" w14:textId="7811C083" w:rsidR="007A62A5" w:rsidRDefault="007A62A5" w:rsidP="007A62A5">
            <w:pPr>
              <w:jc w:val="right"/>
            </w:pPr>
            <w:r>
              <w:t>527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DD2FA30" w14:textId="4A6B2EA8" w:rsidR="007A62A5" w:rsidRDefault="007A62A5" w:rsidP="007A62A5">
            <w:r>
              <w:t>012820</w:t>
            </w:r>
          </w:p>
        </w:tc>
        <w:tc>
          <w:tcPr>
            <w:tcW w:w="600" w:type="pct"/>
            <w:tcBorders>
              <w:top w:val="single" w:sz="4" w:space="0" w:color="auto"/>
              <w:left w:val="single" w:sz="4" w:space="0" w:color="auto"/>
              <w:bottom w:val="single" w:sz="4" w:space="0" w:color="auto"/>
              <w:right w:val="single" w:sz="4" w:space="0" w:color="auto"/>
            </w:tcBorders>
          </w:tcPr>
          <w:p w14:paraId="31D4EBE4" w14:textId="04B4A0FE" w:rsidR="007A62A5" w:rsidRPr="00FC23D0" w:rsidRDefault="007A62A5" w:rsidP="007A62A5">
            <w:pPr>
              <w:jc w:val="right"/>
            </w:pPr>
            <w:r w:rsidRPr="00CE1F50">
              <w:t>2048,29</w:t>
            </w:r>
          </w:p>
        </w:tc>
        <w:tc>
          <w:tcPr>
            <w:tcW w:w="666" w:type="pct"/>
            <w:tcBorders>
              <w:top w:val="single" w:sz="4" w:space="0" w:color="auto"/>
              <w:left w:val="single" w:sz="4" w:space="0" w:color="auto"/>
              <w:bottom w:val="single" w:sz="4" w:space="0" w:color="auto"/>
              <w:right w:val="single" w:sz="4" w:space="0" w:color="auto"/>
            </w:tcBorders>
          </w:tcPr>
          <w:p w14:paraId="506A453F" w14:textId="2090EBD8" w:rsidR="007A62A5" w:rsidRPr="00FC23D0" w:rsidRDefault="007A62A5" w:rsidP="007A62A5">
            <w:pPr>
              <w:jc w:val="right"/>
            </w:pPr>
            <w:r w:rsidRPr="00CE1F50">
              <w:t>1459,14</w:t>
            </w:r>
          </w:p>
        </w:tc>
      </w:tr>
      <w:tr w:rsidR="007A62A5" w:rsidRPr="00291427" w14:paraId="344B257E"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A02F7F3"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0EEF13F3" w14:textId="0740A555" w:rsidR="007A62A5" w:rsidRDefault="007A62A5" w:rsidP="007A62A5">
            <w:r>
              <w:t>Kelias Nr. A296 (Privažiuojamasis kelias prie gyvenamųjų namų nuo kelio Nr. A28)</w:t>
            </w:r>
          </w:p>
        </w:tc>
        <w:tc>
          <w:tcPr>
            <w:tcW w:w="800" w:type="pct"/>
            <w:tcBorders>
              <w:top w:val="single" w:sz="4" w:space="0" w:color="auto"/>
              <w:left w:val="single" w:sz="4" w:space="0" w:color="auto"/>
              <w:bottom w:val="single" w:sz="4" w:space="0" w:color="auto"/>
              <w:right w:val="single" w:sz="4" w:space="0" w:color="auto"/>
            </w:tcBorders>
          </w:tcPr>
          <w:p w14:paraId="64BFB022" w14:textId="4D1216C5" w:rsidR="007A62A5" w:rsidRDefault="007A62A5" w:rsidP="007A62A5">
            <w:r>
              <w:t xml:space="preserve">Gylių k., Anykščių r. sav. </w:t>
            </w:r>
          </w:p>
          <w:p w14:paraId="04DD0F9F"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2FACFF09" w14:textId="2AD15570" w:rsidR="007A62A5" w:rsidRDefault="007A62A5" w:rsidP="007A62A5">
            <w:r>
              <w:t>4400-6545-1797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AC0BF8F" w14:textId="6889DEE5" w:rsidR="007A62A5" w:rsidRDefault="007A62A5" w:rsidP="007A62A5">
            <w:pPr>
              <w:jc w:val="right"/>
            </w:pPr>
            <w:r>
              <w:t>278</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F8188C5" w14:textId="34A4C9C0" w:rsidR="007A62A5" w:rsidRDefault="007A62A5" w:rsidP="007A62A5">
            <w:r>
              <w:t>002815</w:t>
            </w:r>
          </w:p>
        </w:tc>
        <w:tc>
          <w:tcPr>
            <w:tcW w:w="600" w:type="pct"/>
            <w:tcBorders>
              <w:top w:val="single" w:sz="4" w:space="0" w:color="auto"/>
              <w:left w:val="single" w:sz="4" w:space="0" w:color="auto"/>
              <w:bottom w:val="single" w:sz="4" w:space="0" w:color="auto"/>
              <w:right w:val="single" w:sz="4" w:space="0" w:color="auto"/>
            </w:tcBorders>
          </w:tcPr>
          <w:p w14:paraId="5768D3C4" w14:textId="72B48074" w:rsidR="007A62A5" w:rsidRPr="00FC23D0" w:rsidRDefault="007A62A5" w:rsidP="007A62A5">
            <w:pPr>
              <w:jc w:val="right"/>
            </w:pPr>
            <w:r w:rsidRPr="00CE1F50">
              <w:t>1084,29</w:t>
            </w:r>
          </w:p>
        </w:tc>
        <w:tc>
          <w:tcPr>
            <w:tcW w:w="666" w:type="pct"/>
            <w:tcBorders>
              <w:top w:val="single" w:sz="4" w:space="0" w:color="auto"/>
              <w:left w:val="single" w:sz="4" w:space="0" w:color="auto"/>
              <w:bottom w:val="single" w:sz="4" w:space="0" w:color="auto"/>
              <w:right w:val="single" w:sz="4" w:space="0" w:color="auto"/>
            </w:tcBorders>
          </w:tcPr>
          <w:p w14:paraId="6B90FD1D" w14:textId="3738382E" w:rsidR="007A62A5" w:rsidRPr="00FC23D0" w:rsidRDefault="007A62A5" w:rsidP="007A62A5">
            <w:pPr>
              <w:jc w:val="right"/>
            </w:pPr>
            <w:r>
              <w:t>0,00</w:t>
            </w:r>
          </w:p>
        </w:tc>
      </w:tr>
      <w:tr w:rsidR="007A62A5" w:rsidRPr="00291427" w14:paraId="253A47F1" w14:textId="77777777" w:rsidTr="00CF5346">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299D7329" w14:textId="77777777" w:rsidR="007A62A5" w:rsidRPr="00FC23D0" w:rsidRDefault="007A62A5" w:rsidP="007A62A5">
            <w:pPr>
              <w:numPr>
                <w:ilvl w:val="0"/>
                <w:numId w:val="3"/>
              </w:numPr>
              <w:ind w:left="510"/>
            </w:pPr>
          </w:p>
        </w:tc>
        <w:tc>
          <w:tcPr>
            <w:tcW w:w="933" w:type="pct"/>
            <w:vMerge w:val="restart"/>
            <w:tcBorders>
              <w:top w:val="single" w:sz="4" w:space="0" w:color="auto"/>
              <w:left w:val="single" w:sz="4" w:space="0" w:color="auto"/>
              <w:right w:val="single" w:sz="4" w:space="0" w:color="auto"/>
            </w:tcBorders>
            <w:shd w:val="clear" w:color="auto" w:fill="auto"/>
          </w:tcPr>
          <w:p w14:paraId="1857A824" w14:textId="56136134" w:rsidR="007A62A5" w:rsidRDefault="007A62A5" w:rsidP="00502F64">
            <w:r>
              <w:t xml:space="preserve">Kelias Nr. A302 (Privažiuojamasis kelias iki </w:t>
            </w:r>
            <w:proofErr w:type="spellStart"/>
            <w:r>
              <w:t>Inkūnų</w:t>
            </w:r>
            <w:proofErr w:type="spellEnd"/>
            <w:r>
              <w:t xml:space="preserve"> k. nuo kelio Nr. A53 (Lašinių k.)</w:t>
            </w:r>
          </w:p>
        </w:tc>
        <w:tc>
          <w:tcPr>
            <w:tcW w:w="800" w:type="pct"/>
            <w:tcBorders>
              <w:top w:val="single" w:sz="4" w:space="0" w:color="auto"/>
              <w:left w:val="single" w:sz="4" w:space="0" w:color="auto"/>
              <w:bottom w:val="single" w:sz="4" w:space="0" w:color="auto"/>
              <w:right w:val="single" w:sz="4" w:space="0" w:color="auto"/>
            </w:tcBorders>
          </w:tcPr>
          <w:p w14:paraId="313191A7" w14:textId="74DEC4C1" w:rsidR="007A62A5" w:rsidRDefault="007A62A5" w:rsidP="007A62A5">
            <w:proofErr w:type="spellStart"/>
            <w:r>
              <w:t>Inkūnų</w:t>
            </w:r>
            <w:proofErr w:type="spellEnd"/>
            <w:r>
              <w:t xml:space="preserve"> k., Anykščių r. sav.</w:t>
            </w:r>
          </w:p>
          <w:p w14:paraId="75DA220D"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4C5936AC" w14:textId="6ADA45F1" w:rsidR="007A62A5" w:rsidRDefault="007A62A5" w:rsidP="007A62A5">
            <w:r>
              <w:t>4400-6451-1618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5933855" w14:textId="5123A1A8" w:rsidR="007A62A5" w:rsidRDefault="007A62A5" w:rsidP="007A62A5">
            <w:pPr>
              <w:jc w:val="right"/>
            </w:pPr>
            <w:r>
              <w:t>508</w:t>
            </w:r>
          </w:p>
        </w:tc>
        <w:tc>
          <w:tcPr>
            <w:tcW w:w="467" w:type="pct"/>
            <w:gridSpan w:val="2"/>
            <w:vMerge w:val="restart"/>
            <w:tcBorders>
              <w:top w:val="single" w:sz="4" w:space="0" w:color="auto"/>
              <w:left w:val="single" w:sz="4" w:space="0" w:color="auto"/>
              <w:right w:val="single" w:sz="4" w:space="0" w:color="auto"/>
            </w:tcBorders>
            <w:shd w:val="clear" w:color="auto" w:fill="auto"/>
          </w:tcPr>
          <w:p w14:paraId="4BE4D22B" w14:textId="01E303CF" w:rsidR="007A62A5" w:rsidRDefault="007A62A5" w:rsidP="007A62A5">
            <w:r>
              <w:t>012822</w:t>
            </w:r>
          </w:p>
        </w:tc>
        <w:tc>
          <w:tcPr>
            <w:tcW w:w="600" w:type="pct"/>
            <w:vMerge w:val="restart"/>
            <w:tcBorders>
              <w:top w:val="single" w:sz="4" w:space="0" w:color="auto"/>
              <w:left w:val="single" w:sz="4" w:space="0" w:color="auto"/>
              <w:right w:val="single" w:sz="4" w:space="0" w:color="auto"/>
            </w:tcBorders>
          </w:tcPr>
          <w:p w14:paraId="245FABCA" w14:textId="11B0CAD2" w:rsidR="007A62A5" w:rsidRPr="00FC23D0" w:rsidRDefault="007A62A5" w:rsidP="007A62A5">
            <w:pPr>
              <w:jc w:val="right"/>
            </w:pPr>
            <w:r w:rsidRPr="00CE1F50">
              <w:t>28685,29</w:t>
            </w:r>
          </w:p>
        </w:tc>
        <w:tc>
          <w:tcPr>
            <w:tcW w:w="666" w:type="pct"/>
            <w:vMerge w:val="restart"/>
            <w:tcBorders>
              <w:top w:val="single" w:sz="4" w:space="0" w:color="auto"/>
              <w:left w:val="single" w:sz="4" w:space="0" w:color="auto"/>
              <w:right w:val="single" w:sz="4" w:space="0" w:color="auto"/>
            </w:tcBorders>
          </w:tcPr>
          <w:p w14:paraId="054E3B01" w14:textId="46618453" w:rsidR="007A62A5" w:rsidRPr="00FC23D0" w:rsidRDefault="007A62A5" w:rsidP="007A62A5">
            <w:pPr>
              <w:jc w:val="right"/>
            </w:pPr>
            <w:r w:rsidRPr="00CE1F50">
              <w:t>20434,31</w:t>
            </w:r>
          </w:p>
        </w:tc>
      </w:tr>
      <w:tr w:rsidR="007A62A5" w:rsidRPr="00291427" w14:paraId="7098F681" w14:textId="77777777" w:rsidTr="00CF5346">
        <w:trPr>
          <w:trHeight w:val="270"/>
        </w:trPr>
        <w:tc>
          <w:tcPr>
            <w:tcW w:w="334" w:type="pct"/>
            <w:vMerge/>
            <w:tcBorders>
              <w:left w:val="single" w:sz="4" w:space="0" w:color="auto"/>
              <w:bottom w:val="single" w:sz="4" w:space="0" w:color="auto"/>
              <w:right w:val="single" w:sz="4" w:space="0" w:color="auto"/>
            </w:tcBorders>
            <w:shd w:val="clear" w:color="auto" w:fill="auto"/>
          </w:tcPr>
          <w:p w14:paraId="469667E4" w14:textId="77777777" w:rsidR="007A62A5" w:rsidRPr="00FC23D0" w:rsidRDefault="007A62A5" w:rsidP="007A62A5">
            <w:pPr>
              <w:numPr>
                <w:ilvl w:val="0"/>
                <w:numId w:val="3"/>
              </w:numPr>
              <w:ind w:left="510"/>
            </w:pPr>
          </w:p>
        </w:tc>
        <w:tc>
          <w:tcPr>
            <w:tcW w:w="933" w:type="pct"/>
            <w:vMerge/>
            <w:tcBorders>
              <w:left w:val="single" w:sz="4" w:space="0" w:color="auto"/>
              <w:bottom w:val="single" w:sz="4" w:space="0" w:color="auto"/>
              <w:right w:val="single" w:sz="4" w:space="0" w:color="auto"/>
            </w:tcBorders>
            <w:shd w:val="clear" w:color="auto" w:fill="auto"/>
          </w:tcPr>
          <w:p w14:paraId="131C68C7" w14:textId="77777777" w:rsidR="007A62A5" w:rsidRDefault="007A62A5" w:rsidP="007A62A5"/>
        </w:tc>
        <w:tc>
          <w:tcPr>
            <w:tcW w:w="800" w:type="pct"/>
            <w:tcBorders>
              <w:top w:val="single" w:sz="4" w:space="0" w:color="auto"/>
              <w:left w:val="single" w:sz="4" w:space="0" w:color="auto"/>
              <w:bottom w:val="single" w:sz="4" w:space="0" w:color="auto"/>
              <w:right w:val="single" w:sz="4" w:space="0" w:color="auto"/>
            </w:tcBorders>
          </w:tcPr>
          <w:p w14:paraId="43EC50B1" w14:textId="4084F1FD" w:rsidR="007A62A5" w:rsidRDefault="007A62A5" w:rsidP="00502F64">
            <w:r>
              <w:t>Lašinių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BE06B31" w14:textId="36348CF1" w:rsidR="007A62A5" w:rsidRDefault="007A62A5" w:rsidP="007A62A5">
            <w:r>
              <w:t>4400-6451-1820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B7D2F49" w14:textId="3206C560" w:rsidR="007A62A5" w:rsidRDefault="007A62A5" w:rsidP="007A62A5">
            <w:pPr>
              <w:jc w:val="right"/>
            </w:pPr>
            <w:r>
              <w:t>356</w:t>
            </w:r>
          </w:p>
        </w:tc>
        <w:tc>
          <w:tcPr>
            <w:tcW w:w="467" w:type="pct"/>
            <w:gridSpan w:val="2"/>
            <w:vMerge/>
            <w:tcBorders>
              <w:left w:val="single" w:sz="4" w:space="0" w:color="auto"/>
              <w:bottom w:val="single" w:sz="4" w:space="0" w:color="auto"/>
              <w:right w:val="single" w:sz="4" w:space="0" w:color="auto"/>
            </w:tcBorders>
            <w:shd w:val="clear" w:color="auto" w:fill="auto"/>
          </w:tcPr>
          <w:p w14:paraId="1C8BE05C" w14:textId="77777777" w:rsidR="007A62A5" w:rsidRDefault="007A62A5" w:rsidP="007A62A5"/>
        </w:tc>
        <w:tc>
          <w:tcPr>
            <w:tcW w:w="600" w:type="pct"/>
            <w:vMerge/>
            <w:tcBorders>
              <w:left w:val="single" w:sz="4" w:space="0" w:color="auto"/>
              <w:bottom w:val="single" w:sz="4" w:space="0" w:color="auto"/>
              <w:right w:val="single" w:sz="4" w:space="0" w:color="auto"/>
            </w:tcBorders>
          </w:tcPr>
          <w:p w14:paraId="3D2ADEEC" w14:textId="77777777" w:rsidR="007A62A5" w:rsidRPr="00FC23D0" w:rsidRDefault="007A62A5" w:rsidP="007A62A5">
            <w:pPr>
              <w:jc w:val="right"/>
            </w:pPr>
          </w:p>
        </w:tc>
        <w:tc>
          <w:tcPr>
            <w:tcW w:w="666" w:type="pct"/>
            <w:vMerge/>
            <w:tcBorders>
              <w:left w:val="single" w:sz="4" w:space="0" w:color="auto"/>
              <w:bottom w:val="single" w:sz="4" w:space="0" w:color="auto"/>
              <w:right w:val="single" w:sz="4" w:space="0" w:color="auto"/>
            </w:tcBorders>
          </w:tcPr>
          <w:p w14:paraId="30B6D1BC" w14:textId="77777777" w:rsidR="007A62A5" w:rsidRPr="00FC23D0" w:rsidRDefault="007A62A5" w:rsidP="007A62A5">
            <w:pPr>
              <w:jc w:val="right"/>
            </w:pPr>
          </w:p>
        </w:tc>
      </w:tr>
      <w:tr w:rsidR="007A62A5" w:rsidRPr="00291427" w14:paraId="24BA99F8"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FF7C111"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EB6899C" w14:textId="4744588B" w:rsidR="007A62A5" w:rsidRDefault="007A62A5" w:rsidP="00502F64">
            <w:r>
              <w:t xml:space="preserve">Kelias Nr. A303 (Privažiuojamasis kelias iki gyvenamųjų namų nuo Liepų g., </w:t>
            </w:r>
            <w:proofErr w:type="spellStart"/>
            <w:r>
              <w:t>Vikonių</w:t>
            </w:r>
            <w:proofErr w:type="spellEnd"/>
            <w:r>
              <w:t xml:space="preserve"> k. I)</w:t>
            </w:r>
          </w:p>
        </w:tc>
        <w:tc>
          <w:tcPr>
            <w:tcW w:w="800" w:type="pct"/>
            <w:tcBorders>
              <w:top w:val="single" w:sz="4" w:space="0" w:color="auto"/>
              <w:left w:val="single" w:sz="4" w:space="0" w:color="auto"/>
              <w:bottom w:val="single" w:sz="4" w:space="0" w:color="auto"/>
              <w:right w:val="single" w:sz="4" w:space="0" w:color="auto"/>
            </w:tcBorders>
          </w:tcPr>
          <w:p w14:paraId="50135ECA" w14:textId="4ADF9F56" w:rsidR="007A62A5" w:rsidRDefault="007A62A5" w:rsidP="007A62A5">
            <w:proofErr w:type="spellStart"/>
            <w:r>
              <w:t>Vikonių</w:t>
            </w:r>
            <w:proofErr w:type="spellEnd"/>
            <w:r>
              <w:t xml:space="preserve"> k., Anykščių r. sav. </w:t>
            </w:r>
          </w:p>
          <w:p w14:paraId="5BC9F6BE"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6E0BC564" w14:textId="3F7E5A3D" w:rsidR="007A62A5" w:rsidRDefault="007A62A5" w:rsidP="007A62A5">
            <w:r>
              <w:t>4400-6450-5602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4A07C85" w14:textId="56F390A7" w:rsidR="007A62A5" w:rsidRDefault="007A62A5" w:rsidP="007A62A5">
            <w:pPr>
              <w:jc w:val="right"/>
            </w:pPr>
            <w:r>
              <w:t>262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BD5E970" w14:textId="7FCF7A78" w:rsidR="007A62A5" w:rsidRDefault="007A62A5" w:rsidP="007A62A5">
            <w:r>
              <w:t>012823</w:t>
            </w:r>
          </w:p>
        </w:tc>
        <w:tc>
          <w:tcPr>
            <w:tcW w:w="600" w:type="pct"/>
            <w:tcBorders>
              <w:top w:val="single" w:sz="4" w:space="0" w:color="auto"/>
              <w:left w:val="single" w:sz="4" w:space="0" w:color="auto"/>
              <w:bottom w:val="single" w:sz="4" w:space="0" w:color="auto"/>
              <w:right w:val="single" w:sz="4" w:space="0" w:color="auto"/>
            </w:tcBorders>
          </w:tcPr>
          <w:p w14:paraId="48692F79" w14:textId="261E3A2C" w:rsidR="007A62A5" w:rsidRPr="00FC23D0" w:rsidRDefault="007A62A5" w:rsidP="007A62A5">
            <w:pPr>
              <w:jc w:val="right"/>
            </w:pPr>
            <w:r w:rsidRPr="00CE1F50">
              <w:t>5767,00</w:t>
            </w:r>
          </w:p>
        </w:tc>
        <w:tc>
          <w:tcPr>
            <w:tcW w:w="666" w:type="pct"/>
            <w:tcBorders>
              <w:top w:val="single" w:sz="4" w:space="0" w:color="auto"/>
              <w:left w:val="single" w:sz="4" w:space="0" w:color="auto"/>
              <w:bottom w:val="single" w:sz="4" w:space="0" w:color="auto"/>
              <w:right w:val="single" w:sz="4" w:space="0" w:color="auto"/>
            </w:tcBorders>
          </w:tcPr>
          <w:p w14:paraId="064F213B" w14:textId="70AA718A" w:rsidR="007A62A5" w:rsidRPr="00FC23D0" w:rsidRDefault="007A62A5" w:rsidP="007A62A5">
            <w:pPr>
              <w:jc w:val="right"/>
            </w:pPr>
            <w:r w:rsidRPr="00CE1F50">
              <w:t>4108,22</w:t>
            </w:r>
          </w:p>
        </w:tc>
      </w:tr>
      <w:tr w:rsidR="007A62A5" w:rsidRPr="00291427" w14:paraId="7086FC5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23DEEED"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D03997F" w14:textId="240599F9" w:rsidR="007A62A5" w:rsidRDefault="007A62A5" w:rsidP="00502F64">
            <w:r>
              <w:t xml:space="preserve">Kelias Nr. A304 (Pravažiuojamasis kelias prie gyvenamųjų namų nuo Liepų g., </w:t>
            </w:r>
            <w:proofErr w:type="spellStart"/>
            <w:r>
              <w:t>Vikonių</w:t>
            </w:r>
            <w:proofErr w:type="spellEnd"/>
            <w:r>
              <w:t xml:space="preserve"> k., II)</w:t>
            </w:r>
          </w:p>
        </w:tc>
        <w:tc>
          <w:tcPr>
            <w:tcW w:w="800" w:type="pct"/>
            <w:tcBorders>
              <w:top w:val="single" w:sz="4" w:space="0" w:color="auto"/>
              <w:left w:val="single" w:sz="4" w:space="0" w:color="auto"/>
              <w:bottom w:val="single" w:sz="4" w:space="0" w:color="auto"/>
              <w:right w:val="single" w:sz="4" w:space="0" w:color="auto"/>
            </w:tcBorders>
          </w:tcPr>
          <w:p w14:paraId="721ACD7F" w14:textId="05EEB6D8" w:rsidR="007A62A5" w:rsidRDefault="007A62A5" w:rsidP="007A62A5">
            <w:proofErr w:type="spellStart"/>
            <w:r>
              <w:t>Vikonių</w:t>
            </w:r>
            <w:proofErr w:type="spellEnd"/>
            <w:r>
              <w:t xml:space="preserve"> k., Anykščių r. sav. </w:t>
            </w:r>
          </w:p>
          <w:p w14:paraId="2E2454BD"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42D39899" w14:textId="30981ACF" w:rsidR="007A62A5" w:rsidRDefault="007A62A5" w:rsidP="007A62A5">
            <w:r>
              <w:t>4400-6451-1675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A91F96D" w14:textId="763CEF21" w:rsidR="007A62A5" w:rsidRDefault="007A62A5" w:rsidP="007A62A5">
            <w:pPr>
              <w:jc w:val="right"/>
            </w:pPr>
            <w:r>
              <w:t>197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D1AAE40" w14:textId="77F81320" w:rsidR="007A62A5" w:rsidRDefault="007A62A5" w:rsidP="007A62A5">
            <w:r>
              <w:t>002819</w:t>
            </w:r>
          </w:p>
        </w:tc>
        <w:tc>
          <w:tcPr>
            <w:tcW w:w="600" w:type="pct"/>
            <w:tcBorders>
              <w:top w:val="single" w:sz="4" w:space="0" w:color="auto"/>
              <w:left w:val="single" w:sz="4" w:space="0" w:color="auto"/>
              <w:bottom w:val="single" w:sz="4" w:space="0" w:color="auto"/>
              <w:right w:val="single" w:sz="4" w:space="0" w:color="auto"/>
            </w:tcBorders>
          </w:tcPr>
          <w:p w14:paraId="639BBD6A" w14:textId="55D2A6E1" w:rsidR="007A62A5" w:rsidRPr="00FC23D0" w:rsidRDefault="007A62A5" w:rsidP="007A62A5">
            <w:pPr>
              <w:jc w:val="right"/>
            </w:pPr>
            <w:r w:rsidRPr="00CE1F50">
              <w:t>181821,96</w:t>
            </w:r>
          </w:p>
        </w:tc>
        <w:tc>
          <w:tcPr>
            <w:tcW w:w="666" w:type="pct"/>
            <w:tcBorders>
              <w:top w:val="single" w:sz="4" w:space="0" w:color="auto"/>
              <w:left w:val="single" w:sz="4" w:space="0" w:color="auto"/>
              <w:bottom w:val="single" w:sz="4" w:space="0" w:color="auto"/>
              <w:right w:val="single" w:sz="4" w:space="0" w:color="auto"/>
            </w:tcBorders>
          </w:tcPr>
          <w:p w14:paraId="68BE887C" w14:textId="0D58E760" w:rsidR="007A62A5" w:rsidRPr="00FC23D0" w:rsidRDefault="007A62A5" w:rsidP="007A62A5">
            <w:pPr>
              <w:jc w:val="right"/>
            </w:pPr>
            <w:r w:rsidRPr="00CE1F50">
              <w:t>4080,99</w:t>
            </w:r>
          </w:p>
        </w:tc>
      </w:tr>
      <w:tr w:rsidR="007A62A5" w:rsidRPr="00291427" w14:paraId="09D9D14C"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A161D6A"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D7346EB" w14:textId="05F0B842" w:rsidR="007A62A5" w:rsidRDefault="007A62A5" w:rsidP="00502F64">
            <w:r>
              <w:t xml:space="preserve">Kelias Nr. A305 (Privažiuojamasis kelias prie </w:t>
            </w:r>
            <w:proofErr w:type="spellStart"/>
            <w:r>
              <w:t>Inkūnų</w:t>
            </w:r>
            <w:proofErr w:type="spellEnd"/>
            <w:r>
              <w:t xml:space="preserve"> bažnyčios nuo kelio Nr. A362)</w:t>
            </w:r>
          </w:p>
        </w:tc>
        <w:tc>
          <w:tcPr>
            <w:tcW w:w="800" w:type="pct"/>
            <w:tcBorders>
              <w:top w:val="single" w:sz="4" w:space="0" w:color="auto"/>
              <w:left w:val="single" w:sz="4" w:space="0" w:color="auto"/>
              <w:bottom w:val="single" w:sz="4" w:space="0" w:color="auto"/>
              <w:right w:val="single" w:sz="4" w:space="0" w:color="auto"/>
            </w:tcBorders>
          </w:tcPr>
          <w:p w14:paraId="0227E629" w14:textId="33310AF5" w:rsidR="007A62A5" w:rsidRDefault="007A62A5" w:rsidP="007A62A5">
            <w:proofErr w:type="spellStart"/>
            <w:r>
              <w:t>Inkūnų</w:t>
            </w:r>
            <w:proofErr w:type="spellEnd"/>
            <w:r>
              <w:t xml:space="preserve"> k., Anykščių r. sav. </w:t>
            </w:r>
          </w:p>
          <w:p w14:paraId="4A74964A"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75B66487" w14:textId="24E8ACD3" w:rsidR="007A62A5" w:rsidRDefault="007A62A5" w:rsidP="007A62A5">
            <w:r>
              <w:t>4400-6451-1642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13B9277" w14:textId="414CEF11" w:rsidR="007A62A5" w:rsidRDefault="007A62A5" w:rsidP="007A62A5">
            <w:pPr>
              <w:jc w:val="right"/>
            </w:pPr>
            <w:r>
              <w:t>259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56ED026" w14:textId="456AF5DE" w:rsidR="007A62A5" w:rsidRDefault="007A62A5" w:rsidP="007A62A5">
            <w:r>
              <w:t>012824</w:t>
            </w:r>
          </w:p>
        </w:tc>
        <w:tc>
          <w:tcPr>
            <w:tcW w:w="600" w:type="pct"/>
            <w:tcBorders>
              <w:top w:val="single" w:sz="4" w:space="0" w:color="auto"/>
              <w:left w:val="single" w:sz="4" w:space="0" w:color="auto"/>
              <w:bottom w:val="single" w:sz="4" w:space="0" w:color="auto"/>
              <w:right w:val="single" w:sz="4" w:space="0" w:color="auto"/>
            </w:tcBorders>
          </w:tcPr>
          <w:p w14:paraId="57341174" w14:textId="26B0F4FD" w:rsidR="007A62A5" w:rsidRPr="00FC23D0" w:rsidRDefault="007A62A5" w:rsidP="007A62A5">
            <w:pPr>
              <w:jc w:val="right"/>
            </w:pPr>
            <w:r w:rsidRPr="00CE1F50">
              <w:t>5594,00</w:t>
            </w:r>
          </w:p>
        </w:tc>
        <w:tc>
          <w:tcPr>
            <w:tcW w:w="666" w:type="pct"/>
            <w:tcBorders>
              <w:top w:val="single" w:sz="4" w:space="0" w:color="auto"/>
              <w:left w:val="single" w:sz="4" w:space="0" w:color="auto"/>
              <w:bottom w:val="single" w:sz="4" w:space="0" w:color="auto"/>
              <w:right w:val="single" w:sz="4" w:space="0" w:color="auto"/>
            </w:tcBorders>
          </w:tcPr>
          <w:p w14:paraId="038E6C35" w14:textId="6DB360B4" w:rsidR="007A62A5" w:rsidRPr="00FC23D0" w:rsidRDefault="007A62A5" w:rsidP="007A62A5">
            <w:pPr>
              <w:jc w:val="right"/>
            </w:pPr>
            <w:r w:rsidRPr="00CE1F50">
              <w:t>3984,93</w:t>
            </w:r>
          </w:p>
        </w:tc>
      </w:tr>
      <w:tr w:rsidR="007A62A5" w:rsidRPr="00291427" w14:paraId="3BCF8E6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43F1240"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02ABD93A" w14:textId="7ED9646F" w:rsidR="007A62A5" w:rsidRDefault="007A62A5" w:rsidP="00502F64">
            <w:r>
              <w:t xml:space="preserve">Kelias Nr. A306 (Privažiuojamasis kelias prie </w:t>
            </w:r>
            <w:proofErr w:type="spellStart"/>
            <w:r>
              <w:t>Penionių</w:t>
            </w:r>
            <w:proofErr w:type="spellEnd"/>
            <w:r>
              <w:t xml:space="preserve"> k. nuo kelio Nr. 121)</w:t>
            </w:r>
          </w:p>
        </w:tc>
        <w:tc>
          <w:tcPr>
            <w:tcW w:w="800" w:type="pct"/>
            <w:tcBorders>
              <w:top w:val="single" w:sz="4" w:space="0" w:color="auto"/>
              <w:left w:val="single" w:sz="4" w:space="0" w:color="auto"/>
              <w:bottom w:val="single" w:sz="4" w:space="0" w:color="auto"/>
              <w:right w:val="single" w:sz="4" w:space="0" w:color="auto"/>
            </w:tcBorders>
          </w:tcPr>
          <w:p w14:paraId="172451D3" w14:textId="06D3C32A" w:rsidR="007A62A5" w:rsidRDefault="007A62A5" w:rsidP="007A62A5">
            <w:proofErr w:type="spellStart"/>
            <w:r>
              <w:t>Vikonių</w:t>
            </w:r>
            <w:proofErr w:type="spellEnd"/>
            <w:r>
              <w:t xml:space="preserve"> k., Anykščių r. sav. </w:t>
            </w:r>
          </w:p>
          <w:p w14:paraId="15B92D7C"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7C12B65A" w14:textId="62DD8FCC" w:rsidR="007A62A5" w:rsidRDefault="007A62A5" w:rsidP="007A62A5">
            <w:r>
              <w:t>4400-6451-1664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4EA9666" w14:textId="37CABD10" w:rsidR="007A62A5" w:rsidRDefault="007A62A5" w:rsidP="007A62A5">
            <w:pPr>
              <w:jc w:val="right"/>
            </w:pPr>
            <w:r>
              <w:t>622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698C30F" w14:textId="0F3313D1" w:rsidR="007A62A5" w:rsidRDefault="007A62A5" w:rsidP="007A62A5">
            <w:r>
              <w:t>012825</w:t>
            </w:r>
          </w:p>
        </w:tc>
        <w:tc>
          <w:tcPr>
            <w:tcW w:w="600" w:type="pct"/>
            <w:tcBorders>
              <w:top w:val="single" w:sz="4" w:space="0" w:color="auto"/>
              <w:left w:val="single" w:sz="4" w:space="0" w:color="auto"/>
              <w:bottom w:val="single" w:sz="4" w:space="0" w:color="auto"/>
              <w:right w:val="single" w:sz="4" w:space="0" w:color="auto"/>
            </w:tcBorders>
          </w:tcPr>
          <w:p w14:paraId="0D8007F8" w14:textId="5B97709F" w:rsidR="007A62A5" w:rsidRPr="00FC23D0" w:rsidRDefault="007A62A5" w:rsidP="007A62A5">
            <w:pPr>
              <w:jc w:val="right"/>
            </w:pPr>
            <w:r w:rsidRPr="00D909ED">
              <w:t>14040,00</w:t>
            </w:r>
          </w:p>
        </w:tc>
        <w:tc>
          <w:tcPr>
            <w:tcW w:w="666" w:type="pct"/>
            <w:tcBorders>
              <w:top w:val="single" w:sz="4" w:space="0" w:color="auto"/>
              <w:left w:val="single" w:sz="4" w:space="0" w:color="auto"/>
              <w:bottom w:val="single" w:sz="4" w:space="0" w:color="auto"/>
              <w:right w:val="single" w:sz="4" w:space="0" w:color="auto"/>
            </w:tcBorders>
          </w:tcPr>
          <w:p w14:paraId="03BE6FB1" w14:textId="5BC87B59" w:rsidR="007A62A5" w:rsidRPr="00FC23D0" w:rsidRDefault="007A62A5" w:rsidP="007A62A5">
            <w:pPr>
              <w:jc w:val="right"/>
            </w:pPr>
            <w:r w:rsidRPr="00D909ED">
              <w:t>10001,64</w:t>
            </w:r>
          </w:p>
        </w:tc>
      </w:tr>
      <w:tr w:rsidR="007A62A5" w:rsidRPr="00291427" w14:paraId="3489521E"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497BD1F"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C3F19B6" w14:textId="74EEF9D2" w:rsidR="007A62A5" w:rsidRDefault="007A62A5" w:rsidP="00502F64">
            <w:r>
              <w:t xml:space="preserve">Kelias Nr. A307 (Privažiuojamasis kelias prie </w:t>
            </w:r>
            <w:proofErr w:type="spellStart"/>
            <w:r>
              <w:t>Pienionių</w:t>
            </w:r>
            <w:proofErr w:type="spellEnd"/>
            <w:r>
              <w:t xml:space="preserve"> k. nuo kelio Nr. A311 (</w:t>
            </w:r>
            <w:proofErr w:type="spellStart"/>
            <w:r>
              <w:t>Vėjeliškių</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4BCA57F3" w14:textId="7BD9AA35" w:rsidR="007A62A5" w:rsidRDefault="007A62A5" w:rsidP="007A62A5">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C9CD06F" w14:textId="7B42941C" w:rsidR="007A62A5" w:rsidRDefault="007A62A5" w:rsidP="007A62A5">
            <w:r>
              <w:t>4400-6451-1486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6F4ECEC" w14:textId="33001ADE" w:rsidR="007A62A5" w:rsidRDefault="007A62A5" w:rsidP="007A62A5">
            <w:pPr>
              <w:jc w:val="right"/>
            </w:pPr>
            <w:r>
              <w:t>1089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D31CEDC" w14:textId="2BC5C556" w:rsidR="007A62A5" w:rsidRDefault="007A62A5" w:rsidP="007A62A5">
            <w:r>
              <w:t>002822</w:t>
            </w:r>
          </w:p>
        </w:tc>
        <w:tc>
          <w:tcPr>
            <w:tcW w:w="600" w:type="pct"/>
            <w:tcBorders>
              <w:top w:val="single" w:sz="4" w:space="0" w:color="auto"/>
              <w:left w:val="single" w:sz="4" w:space="0" w:color="auto"/>
              <w:bottom w:val="single" w:sz="4" w:space="0" w:color="auto"/>
              <w:right w:val="single" w:sz="4" w:space="0" w:color="auto"/>
            </w:tcBorders>
          </w:tcPr>
          <w:p w14:paraId="0AD99F73" w14:textId="3530DB47" w:rsidR="007A62A5" w:rsidRPr="00FC23D0" w:rsidRDefault="007A62A5" w:rsidP="007A62A5">
            <w:pPr>
              <w:jc w:val="right"/>
            </w:pPr>
            <w:r w:rsidRPr="00D909ED">
              <w:t>238554,53</w:t>
            </w:r>
          </w:p>
        </w:tc>
        <w:tc>
          <w:tcPr>
            <w:tcW w:w="666" w:type="pct"/>
            <w:tcBorders>
              <w:top w:val="single" w:sz="4" w:space="0" w:color="auto"/>
              <w:left w:val="single" w:sz="4" w:space="0" w:color="auto"/>
              <w:bottom w:val="single" w:sz="4" w:space="0" w:color="auto"/>
              <w:right w:val="single" w:sz="4" w:space="0" w:color="auto"/>
            </w:tcBorders>
          </w:tcPr>
          <w:p w14:paraId="59C6A3DE" w14:textId="2E58F362" w:rsidR="007A62A5" w:rsidRPr="00FC23D0" w:rsidRDefault="007A62A5" w:rsidP="007A62A5">
            <w:pPr>
              <w:jc w:val="right"/>
            </w:pPr>
            <w:r w:rsidRPr="00D909ED">
              <w:t>5909,77</w:t>
            </w:r>
          </w:p>
        </w:tc>
      </w:tr>
      <w:tr w:rsidR="007A62A5" w:rsidRPr="00291427" w14:paraId="316B595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32013E8"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0A857F0" w14:textId="0EF2E51A" w:rsidR="007A62A5" w:rsidRDefault="007A62A5" w:rsidP="00502F64">
            <w:r>
              <w:t xml:space="preserve">Kelias Nr. A315 (Pravažiuojamasis kelias prie K. </w:t>
            </w:r>
            <w:proofErr w:type="spellStart"/>
            <w:r>
              <w:t>Trajecko</w:t>
            </w:r>
            <w:proofErr w:type="spellEnd"/>
            <w:r>
              <w:t xml:space="preserve"> g., Niūronių k. nuo kelio Nr. 1209)</w:t>
            </w:r>
          </w:p>
        </w:tc>
        <w:tc>
          <w:tcPr>
            <w:tcW w:w="800" w:type="pct"/>
            <w:tcBorders>
              <w:top w:val="single" w:sz="4" w:space="0" w:color="auto"/>
              <w:left w:val="single" w:sz="4" w:space="0" w:color="auto"/>
              <w:bottom w:val="single" w:sz="4" w:space="0" w:color="auto"/>
              <w:right w:val="single" w:sz="4" w:space="0" w:color="auto"/>
            </w:tcBorders>
          </w:tcPr>
          <w:p w14:paraId="06753B78" w14:textId="1658A75A" w:rsidR="007A62A5" w:rsidRDefault="007A62A5" w:rsidP="007A62A5">
            <w:r>
              <w:t xml:space="preserve">Niūronių k., Anykščių r. sav. </w:t>
            </w:r>
          </w:p>
          <w:p w14:paraId="654275EA"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41B28925" w14:textId="2897B96C" w:rsidR="007A62A5" w:rsidRDefault="007A62A5" w:rsidP="007A62A5">
            <w:r>
              <w:t>4400-6450-5498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94422EF" w14:textId="04CD705C" w:rsidR="007A62A5" w:rsidRDefault="007A62A5" w:rsidP="007A62A5">
            <w:pPr>
              <w:jc w:val="right"/>
            </w:pPr>
            <w:r>
              <w:t>488</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5FD2A81" w14:textId="5FBC2D10" w:rsidR="007A62A5" w:rsidRDefault="007A62A5" w:rsidP="007A62A5">
            <w:r>
              <w:t>002830</w:t>
            </w:r>
          </w:p>
        </w:tc>
        <w:tc>
          <w:tcPr>
            <w:tcW w:w="600" w:type="pct"/>
            <w:tcBorders>
              <w:top w:val="single" w:sz="4" w:space="0" w:color="auto"/>
              <w:left w:val="single" w:sz="4" w:space="0" w:color="auto"/>
              <w:bottom w:val="single" w:sz="4" w:space="0" w:color="auto"/>
              <w:right w:val="single" w:sz="4" w:space="0" w:color="auto"/>
            </w:tcBorders>
          </w:tcPr>
          <w:p w14:paraId="1C545E1F" w14:textId="257DC01C" w:rsidR="007A62A5" w:rsidRPr="00FC23D0" w:rsidRDefault="007A62A5" w:rsidP="007A62A5">
            <w:pPr>
              <w:jc w:val="right"/>
            </w:pPr>
            <w:r w:rsidRPr="00D909ED">
              <w:t>10757,87</w:t>
            </w:r>
          </w:p>
        </w:tc>
        <w:tc>
          <w:tcPr>
            <w:tcW w:w="666" w:type="pct"/>
            <w:tcBorders>
              <w:top w:val="single" w:sz="4" w:space="0" w:color="auto"/>
              <w:left w:val="single" w:sz="4" w:space="0" w:color="auto"/>
              <w:bottom w:val="single" w:sz="4" w:space="0" w:color="auto"/>
              <w:right w:val="single" w:sz="4" w:space="0" w:color="auto"/>
            </w:tcBorders>
          </w:tcPr>
          <w:p w14:paraId="6BAB9B22" w14:textId="643FACEA" w:rsidR="007A62A5" w:rsidRPr="00FC23D0" w:rsidRDefault="007A62A5" w:rsidP="007A62A5">
            <w:pPr>
              <w:jc w:val="right"/>
            </w:pPr>
            <w:r w:rsidRPr="00D909ED">
              <w:t>8738,92</w:t>
            </w:r>
          </w:p>
        </w:tc>
      </w:tr>
      <w:tr w:rsidR="007A62A5" w:rsidRPr="00291427" w14:paraId="4BE1587B"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E4E5CE7"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F4EFA03" w14:textId="174BDB02" w:rsidR="007A62A5" w:rsidRDefault="007A62A5" w:rsidP="00502F64">
            <w:r>
              <w:t xml:space="preserve">Kelias Nr. A318 (Privažiuojamasis kelias prie </w:t>
            </w:r>
            <w:proofErr w:type="spellStart"/>
            <w:r>
              <w:t>Pavarių</w:t>
            </w:r>
            <w:proofErr w:type="spellEnd"/>
            <w:r>
              <w:t xml:space="preserve"> II k. nuo kelio Anykščiai- Lašiniai)</w:t>
            </w:r>
          </w:p>
        </w:tc>
        <w:tc>
          <w:tcPr>
            <w:tcW w:w="800" w:type="pct"/>
            <w:tcBorders>
              <w:top w:val="single" w:sz="4" w:space="0" w:color="auto"/>
              <w:left w:val="single" w:sz="4" w:space="0" w:color="auto"/>
              <w:bottom w:val="single" w:sz="4" w:space="0" w:color="auto"/>
              <w:right w:val="single" w:sz="4" w:space="0" w:color="auto"/>
            </w:tcBorders>
          </w:tcPr>
          <w:p w14:paraId="14AB29DF" w14:textId="74364DAE" w:rsidR="007A62A5" w:rsidRDefault="007A62A5" w:rsidP="007A62A5">
            <w:r>
              <w:t xml:space="preserve">Stakių k., Anykščių r. sav. </w:t>
            </w:r>
          </w:p>
          <w:p w14:paraId="33DA14BD"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505A73B8" w14:textId="20D49230" w:rsidR="007A62A5" w:rsidRDefault="007A62A5" w:rsidP="007A62A5">
            <w:r>
              <w:t>4400-6450-5502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9164A9D" w14:textId="2703C1A4" w:rsidR="007A62A5" w:rsidRDefault="007A62A5" w:rsidP="007A62A5">
            <w:pPr>
              <w:jc w:val="right"/>
            </w:pPr>
            <w:r>
              <w:t>452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7392AAD" w14:textId="132E3CBE" w:rsidR="007A62A5" w:rsidRDefault="007A62A5" w:rsidP="007A62A5">
            <w:r>
              <w:t>002832</w:t>
            </w:r>
          </w:p>
        </w:tc>
        <w:tc>
          <w:tcPr>
            <w:tcW w:w="600" w:type="pct"/>
            <w:tcBorders>
              <w:top w:val="single" w:sz="4" w:space="0" w:color="auto"/>
              <w:left w:val="single" w:sz="4" w:space="0" w:color="auto"/>
              <w:bottom w:val="single" w:sz="4" w:space="0" w:color="auto"/>
              <w:right w:val="single" w:sz="4" w:space="0" w:color="auto"/>
            </w:tcBorders>
          </w:tcPr>
          <w:p w14:paraId="5726E6D1" w14:textId="79D9766E" w:rsidR="007A62A5" w:rsidRPr="00FC23D0" w:rsidRDefault="007A62A5" w:rsidP="007A62A5">
            <w:pPr>
              <w:jc w:val="right"/>
            </w:pPr>
            <w:r w:rsidRPr="00D909ED">
              <w:t>19421,78</w:t>
            </w:r>
          </w:p>
        </w:tc>
        <w:tc>
          <w:tcPr>
            <w:tcW w:w="666" w:type="pct"/>
            <w:tcBorders>
              <w:top w:val="single" w:sz="4" w:space="0" w:color="auto"/>
              <w:left w:val="single" w:sz="4" w:space="0" w:color="auto"/>
              <w:bottom w:val="single" w:sz="4" w:space="0" w:color="auto"/>
              <w:right w:val="single" w:sz="4" w:space="0" w:color="auto"/>
            </w:tcBorders>
          </w:tcPr>
          <w:p w14:paraId="0A71D411" w14:textId="04B8BDD9" w:rsidR="007A62A5" w:rsidRPr="00FC23D0" w:rsidRDefault="007A62A5" w:rsidP="007A62A5">
            <w:pPr>
              <w:jc w:val="right"/>
            </w:pPr>
            <w:r w:rsidRPr="00D909ED">
              <w:t>435,99</w:t>
            </w:r>
          </w:p>
        </w:tc>
      </w:tr>
      <w:tr w:rsidR="007A62A5" w:rsidRPr="00291427" w14:paraId="593BEA4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708489F"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3D6E3FD" w14:textId="541D96EB" w:rsidR="007A62A5" w:rsidRDefault="007A62A5" w:rsidP="007A62A5">
            <w:r>
              <w:t>Kelias Nr. A350 (Privažiuojamasis kelias prie geležinkelio pervažos nuo kelio Nr. A26)</w:t>
            </w:r>
          </w:p>
        </w:tc>
        <w:tc>
          <w:tcPr>
            <w:tcW w:w="800" w:type="pct"/>
            <w:tcBorders>
              <w:top w:val="single" w:sz="4" w:space="0" w:color="auto"/>
              <w:left w:val="single" w:sz="4" w:space="0" w:color="auto"/>
              <w:bottom w:val="single" w:sz="4" w:space="0" w:color="auto"/>
              <w:right w:val="single" w:sz="4" w:space="0" w:color="auto"/>
            </w:tcBorders>
          </w:tcPr>
          <w:p w14:paraId="4AA83E1C" w14:textId="423F0A70" w:rsidR="007A62A5" w:rsidRDefault="007A62A5" w:rsidP="007A62A5">
            <w:proofErr w:type="spellStart"/>
            <w:r>
              <w:t>Šepetiškio</w:t>
            </w:r>
            <w:proofErr w:type="spellEnd"/>
            <w:r>
              <w:t xml:space="preserve"> k., Anykščių r. sav. </w:t>
            </w:r>
          </w:p>
          <w:p w14:paraId="05F52DCA"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29EA5FCC" w14:textId="2001ADCF" w:rsidR="007A62A5" w:rsidRDefault="007A62A5" w:rsidP="007A62A5">
            <w:r>
              <w:t>4400-6450-5524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F69DE8B" w14:textId="2A20FCC0" w:rsidR="007A62A5" w:rsidRDefault="007A62A5" w:rsidP="007A62A5">
            <w:pPr>
              <w:jc w:val="right"/>
            </w:pPr>
            <w:r>
              <w:t>214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B8B2E46" w14:textId="0749AC7A" w:rsidR="007A62A5" w:rsidRDefault="007A62A5" w:rsidP="007A62A5">
            <w:r>
              <w:t>012837</w:t>
            </w:r>
          </w:p>
        </w:tc>
        <w:tc>
          <w:tcPr>
            <w:tcW w:w="600" w:type="pct"/>
            <w:tcBorders>
              <w:top w:val="single" w:sz="4" w:space="0" w:color="auto"/>
              <w:left w:val="single" w:sz="4" w:space="0" w:color="auto"/>
              <w:bottom w:val="single" w:sz="4" w:space="0" w:color="auto"/>
              <w:right w:val="single" w:sz="4" w:space="0" w:color="auto"/>
            </w:tcBorders>
          </w:tcPr>
          <w:p w14:paraId="657AFA9C" w14:textId="3E57DA6A" w:rsidR="007A62A5" w:rsidRPr="00FC23D0" w:rsidRDefault="007A62A5" w:rsidP="007A62A5">
            <w:pPr>
              <w:jc w:val="right"/>
            </w:pPr>
            <w:r w:rsidRPr="00642240">
              <w:t>660,00</w:t>
            </w:r>
          </w:p>
        </w:tc>
        <w:tc>
          <w:tcPr>
            <w:tcW w:w="666" w:type="pct"/>
            <w:tcBorders>
              <w:top w:val="single" w:sz="4" w:space="0" w:color="auto"/>
              <w:left w:val="single" w:sz="4" w:space="0" w:color="auto"/>
              <w:bottom w:val="single" w:sz="4" w:space="0" w:color="auto"/>
              <w:right w:val="single" w:sz="4" w:space="0" w:color="auto"/>
            </w:tcBorders>
          </w:tcPr>
          <w:p w14:paraId="39ED21F1" w14:textId="4B62F145" w:rsidR="007A62A5" w:rsidRPr="00FC23D0" w:rsidRDefault="007A62A5" w:rsidP="007A62A5">
            <w:pPr>
              <w:jc w:val="right"/>
            </w:pPr>
            <w:r w:rsidRPr="00642240">
              <w:t>470,16</w:t>
            </w:r>
          </w:p>
        </w:tc>
      </w:tr>
      <w:tr w:rsidR="007A62A5" w:rsidRPr="00291427" w14:paraId="7FE3355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A976375"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CCF6C26" w14:textId="337EA789" w:rsidR="007A62A5" w:rsidRDefault="007A62A5" w:rsidP="007A62A5">
            <w:r>
              <w:t>Kelias Nr. A360 (Pravažiuojamasis</w:t>
            </w:r>
            <w:r w:rsidRPr="00A80AD0">
              <w:t xml:space="preserve"> kelias nuo kelio Nr. A254 iki Nr. A17</w:t>
            </w:r>
            <w:r>
              <w:t>)</w:t>
            </w:r>
          </w:p>
        </w:tc>
        <w:tc>
          <w:tcPr>
            <w:tcW w:w="800" w:type="pct"/>
            <w:tcBorders>
              <w:top w:val="single" w:sz="4" w:space="0" w:color="auto"/>
              <w:left w:val="single" w:sz="4" w:space="0" w:color="auto"/>
              <w:bottom w:val="single" w:sz="4" w:space="0" w:color="auto"/>
              <w:right w:val="single" w:sz="4" w:space="0" w:color="auto"/>
            </w:tcBorders>
          </w:tcPr>
          <w:p w14:paraId="2761F98E" w14:textId="49AD66A2" w:rsidR="007A62A5" w:rsidRDefault="007A62A5" w:rsidP="007A62A5">
            <w:proofErr w:type="spellStart"/>
            <w:r>
              <w:t>Piktagalio</w:t>
            </w:r>
            <w:proofErr w:type="spellEnd"/>
            <w:r>
              <w:t xml:space="preserve"> k., Anykščių r. sav. </w:t>
            </w:r>
          </w:p>
          <w:p w14:paraId="4C74D62E"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39497D86" w14:textId="6D22761E" w:rsidR="007A62A5" w:rsidRDefault="007A62A5" w:rsidP="007A62A5">
            <w:r>
              <w:t>4400-6450-5624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3615D36" w14:textId="4B1FE460" w:rsidR="007A62A5" w:rsidRDefault="007A62A5" w:rsidP="007A62A5">
            <w:pPr>
              <w:jc w:val="right"/>
            </w:pPr>
            <w:r>
              <w:t>300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941D129" w14:textId="2BA9353B" w:rsidR="007A62A5" w:rsidRDefault="007A62A5" w:rsidP="007A62A5">
            <w:r>
              <w:t>012838</w:t>
            </w:r>
          </w:p>
        </w:tc>
        <w:tc>
          <w:tcPr>
            <w:tcW w:w="600" w:type="pct"/>
            <w:tcBorders>
              <w:top w:val="single" w:sz="4" w:space="0" w:color="auto"/>
              <w:left w:val="single" w:sz="4" w:space="0" w:color="auto"/>
              <w:bottom w:val="single" w:sz="4" w:space="0" w:color="auto"/>
              <w:right w:val="single" w:sz="4" w:space="0" w:color="auto"/>
            </w:tcBorders>
          </w:tcPr>
          <w:p w14:paraId="4D01E4FD" w14:textId="26A1499B" w:rsidR="007A62A5" w:rsidRPr="00FC23D0" w:rsidRDefault="007A62A5" w:rsidP="007A62A5">
            <w:pPr>
              <w:jc w:val="right"/>
            </w:pPr>
            <w:r w:rsidRPr="00642240">
              <w:t>1166,00</w:t>
            </w:r>
          </w:p>
        </w:tc>
        <w:tc>
          <w:tcPr>
            <w:tcW w:w="666" w:type="pct"/>
            <w:tcBorders>
              <w:top w:val="single" w:sz="4" w:space="0" w:color="auto"/>
              <w:left w:val="single" w:sz="4" w:space="0" w:color="auto"/>
              <w:bottom w:val="single" w:sz="4" w:space="0" w:color="auto"/>
              <w:right w:val="single" w:sz="4" w:space="0" w:color="auto"/>
            </w:tcBorders>
          </w:tcPr>
          <w:p w14:paraId="5CBAA89B" w14:textId="6E9A877C" w:rsidR="007A62A5" w:rsidRPr="00FC23D0" w:rsidRDefault="007A62A5" w:rsidP="007A62A5">
            <w:pPr>
              <w:jc w:val="right"/>
            </w:pPr>
            <w:r w:rsidRPr="00642240">
              <w:t>830,50</w:t>
            </w:r>
          </w:p>
        </w:tc>
      </w:tr>
      <w:tr w:rsidR="007A62A5" w:rsidRPr="00291427" w14:paraId="67775CD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A818406"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5B2B01F" w14:textId="0E33A23F" w:rsidR="007A62A5" w:rsidRDefault="007A62A5" w:rsidP="00502F64">
            <w:r>
              <w:t>Kelias Nr. A362 (Pravažiuojamasis kelias nuo kelio Nr. A302 iki Knebių vs., Debeikių sen.)</w:t>
            </w:r>
          </w:p>
        </w:tc>
        <w:tc>
          <w:tcPr>
            <w:tcW w:w="800" w:type="pct"/>
            <w:tcBorders>
              <w:top w:val="single" w:sz="4" w:space="0" w:color="auto"/>
              <w:left w:val="single" w:sz="4" w:space="0" w:color="auto"/>
              <w:bottom w:val="single" w:sz="4" w:space="0" w:color="auto"/>
              <w:right w:val="single" w:sz="4" w:space="0" w:color="auto"/>
            </w:tcBorders>
          </w:tcPr>
          <w:p w14:paraId="2B0C453E" w14:textId="1A84E01F" w:rsidR="007A62A5" w:rsidRDefault="007A62A5" w:rsidP="007A62A5">
            <w:proofErr w:type="spellStart"/>
            <w:r>
              <w:t>Inkūnų</w:t>
            </w:r>
            <w:proofErr w:type="spellEnd"/>
            <w:r>
              <w:t xml:space="preserve"> k., Anykščių r. sav. </w:t>
            </w:r>
          </w:p>
          <w:p w14:paraId="131B7C37"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2079137D" w14:textId="3EDC75E9" w:rsidR="007A62A5" w:rsidRDefault="007A62A5" w:rsidP="007A62A5">
            <w:r>
              <w:t>4400-6450-5557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FED5D27" w14:textId="6D6B0CDD" w:rsidR="007A62A5" w:rsidRDefault="007A62A5" w:rsidP="007A62A5">
            <w:pPr>
              <w:jc w:val="right"/>
            </w:pPr>
            <w:r>
              <w:t>1100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01B8A98" w14:textId="230D183A" w:rsidR="007A62A5" w:rsidRDefault="007A62A5" w:rsidP="007A62A5">
            <w:r>
              <w:t>012840</w:t>
            </w:r>
          </w:p>
        </w:tc>
        <w:tc>
          <w:tcPr>
            <w:tcW w:w="600" w:type="pct"/>
            <w:tcBorders>
              <w:top w:val="single" w:sz="4" w:space="0" w:color="auto"/>
              <w:left w:val="single" w:sz="4" w:space="0" w:color="auto"/>
              <w:bottom w:val="single" w:sz="4" w:space="0" w:color="auto"/>
              <w:right w:val="single" w:sz="4" w:space="0" w:color="auto"/>
            </w:tcBorders>
          </w:tcPr>
          <w:p w14:paraId="2BA0B280" w14:textId="14918BAA" w:rsidR="007A62A5" w:rsidRPr="00FC23D0" w:rsidRDefault="007A62A5" w:rsidP="007A62A5">
            <w:pPr>
              <w:jc w:val="right"/>
            </w:pPr>
            <w:r w:rsidRPr="00642240">
              <w:t>23997,00</w:t>
            </w:r>
          </w:p>
        </w:tc>
        <w:tc>
          <w:tcPr>
            <w:tcW w:w="666" w:type="pct"/>
            <w:tcBorders>
              <w:top w:val="single" w:sz="4" w:space="0" w:color="auto"/>
              <w:left w:val="single" w:sz="4" w:space="0" w:color="auto"/>
              <w:bottom w:val="single" w:sz="4" w:space="0" w:color="auto"/>
              <w:right w:val="single" w:sz="4" w:space="0" w:color="auto"/>
            </w:tcBorders>
          </w:tcPr>
          <w:p w14:paraId="4EECA4B4" w14:textId="2EA7AFC2" w:rsidR="007A62A5" w:rsidRPr="00FC23D0" w:rsidRDefault="007A62A5" w:rsidP="007A62A5">
            <w:pPr>
              <w:jc w:val="right"/>
            </w:pPr>
            <w:r w:rsidRPr="00642240">
              <w:t>17094,54</w:t>
            </w:r>
          </w:p>
        </w:tc>
      </w:tr>
      <w:tr w:rsidR="007A62A5" w:rsidRPr="00291427" w14:paraId="1F27BE68"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9308614"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0594AA66" w14:textId="6DE3FB70" w:rsidR="007A62A5" w:rsidRDefault="007A62A5" w:rsidP="00502F64">
            <w:r>
              <w:t xml:space="preserve">Kelias Nr. A363 (Privažiuojamasis kelias prie </w:t>
            </w:r>
            <w:proofErr w:type="spellStart"/>
            <w:r>
              <w:t>Inkūnų</w:t>
            </w:r>
            <w:proofErr w:type="spellEnd"/>
            <w:r>
              <w:t xml:space="preserve"> k. nuo kelio Nr. A362)</w:t>
            </w:r>
          </w:p>
        </w:tc>
        <w:tc>
          <w:tcPr>
            <w:tcW w:w="800" w:type="pct"/>
            <w:tcBorders>
              <w:top w:val="single" w:sz="4" w:space="0" w:color="auto"/>
              <w:left w:val="single" w:sz="4" w:space="0" w:color="auto"/>
              <w:bottom w:val="single" w:sz="4" w:space="0" w:color="auto"/>
              <w:right w:val="single" w:sz="4" w:space="0" w:color="auto"/>
            </w:tcBorders>
          </w:tcPr>
          <w:p w14:paraId="473B0904" w14:textId="2F23DE7D" w:rsidR="007A62A5" w:rsidRDefault="007A62A5" w:rsidP="007A62A5">
            <w:proofErr w:type="spellStart"/>
            <w:r>
              <w:t>Inkūnų</w:t>
            </w:r>
            <w:proofErr w:type="spellEnd"/>
            <w:r>
              <w:t xml:space="preserve"> k., Anykščių r. sav. </w:t>
            </w:r>
          </w:p>
          <w:p w14:paraId="3359CB92"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16E36294" w14:textId="4DA5A29F" w:rsidR="007A62A5" w:rsidRDefault="007A62A5" w:rsidP="007A62A5">
            <w:r>
              <w:t>4400-6450-5579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C4986A2" w14:textId="51878958" w:rsidR="007A62A5" w:rsidRDefault="007A62A5" w:rsidP="007A62A5">
            <w:pPr>
              <w:jc w:val="right"/>
            </w:pPr>
            <w:r>
              <w:t>453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BBEB78A" w14:textId="4D53FB9C" w:rsidR="007A62A5" w:rsidRDefault="007A62A5" w:rsidP="007A62A5">
            <w:r>
              <w:t>012841</w:t>
            </w:r>
          </w:p>
        </w:tc>
        <w:tc>
          <w:tcPr>
            <w:tcW w:w="600" w:type="pct"/>
            <w:tcBorders>
              <w:top w:val="single" w:sz="4" w:space="0" w:color="auto"/>
              <w:left w:val="single" w:sz="4" w:space="0" w:color="auto"/>
              <w:bottom w:val="single" w:sz="4" w:space="0" w:color="auto"/>
              <w:right w:val="single" w:sz="4" w:space="0" w:color="auto"/>
            </w:tcBorders>
          </w:tcPr>
          <w:p w14:paraId="7E93F5EE" w14:textId="720E6563" w:rsidR="007A62A5" w:rsidRPr="00FC23D0" w:rsidRDefault="007A62A5" w:rsidP="007A62A5">
            <w:pPr>
              <w:jc w:val="right"/>
            </w:pPr>
            <w:r w:rsidRPr="00940073">
              <w:t>1665,00</w:t>
            </w:r>
          </w:p>
        </w:tc>
        <w:tc>
          <w:tcPr>
            <w:tcW w:w="666" w:type="pct"/>
            <w:tcBorders>
              <w:top w:val="single" w:sz="4" w:space="0" w:color="auto"/>
              <w:left w:val="single" w:sz="4" w:space="0" w:color="auto"/>
              <w:bottom w:val="single" w:sz="4" w:space="0" w:color="auto"/>
              <w:right w:val="single" w:sz="4" w:space="0" w:color="auto"/>
            </w:tcBorders>
          </w:tcPr>
          <w:p w14:paraId="0D4EB2A3" w14:textId="2D5484D9" w:rsidR="007A62A5" w:rsidRPr="00FC23D0" w:rsidRDefault="007A62A5" w:rsidP="007A62A5">
            <w:pPr>
              <w:jc w:val="right"/>
            </w:pPr>
            <w:r w:rsidRPr="00940073">
              <w:t>1185,91</w:t>
            </w:r>
          </w:p>
        </w:tc>
      </w:tr>
      <w:tr w:rsidR="007A62A5" w:rsidRPr="00291427" w14:paraId="2F716723"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2C04F2E"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6AA88C7" w14:textId="0428DBF5" w:rsidR="007A62A5" w:rsidRDefault="007A62A5" w:rsidP="00502F64">
            <w:r>
              <w:t xml:space="preserve">Kelias Nr. A368 (Privažiuojamasis kelias iki </w:t>
            </w:r>
            <w:proofErr w:type="spellStart"/>
            <w:r>
              <w:t>Ližų</w:t>
            </w:r>
            <w:proofErr w:type="spellEnd"/>
            <w:r>
              <w:t xml:space="preserve"> k. nuo kelio Nr. 1224)</w:t>
            </w:r>
          </w:p>
        </w:tc>
        <w:tc>
          <w:tcPr>
            <w:tcW w:w="800" w:type="pct"/>
            <w:tcBorders>
              <w:top w:val="single" w:sz="4" w:space="0" w:color="auto"/>
              <w:left w:val="single" w:sz="4" w:space="0" w:color="auto"/>
              <w:bottom w:val="single" w:sz="4" w:space="0" w:color="auto"/>
              <w:right w:val="single" w:sz="4" w:space="0" w:color="auto"/>
            </w:tcBorders>
          </w:tcPr>
          <w:p w14:paraId="792412C6" w14:textId="360D6B7D" w:rsidR="007A62A5" w:rsidRDefault="007A62A5" w:rsidP="007A62A5">
            <w:proofErr w:type="spellStart"/>
            <w:r>
              <w:t>Kuniškių</w:t>
            </w:r>
            <w:proofErr w:type="spellEnd"/>
            <w:r>
              <w:t xml:space="preserve"> k., Anykščių r. sav. </w:t>
            </w:r>
          </w:p>
          <w:p w14:paraId="474E17CE"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19F407B0" w14:textId="73C884A2" w:rsidR="007A62A5" w:rsidRDefault="007A62A5" w:rsidP="007A62A5">
            <w:r>
              <w:t>4400-6450-5590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1D7BA36" w14:textId="294939BA" w:rsidR="007A62A5" w:rsidRDefault="007A62A5" w:rsidP="007A62A5">
            <w:pPr>
              <w:jc w:val="right"/>
            </w:pPr>
            <w:r>
              <w:t>414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C0F8A34" w14:textId="10FDDFE3" w:rsidR="007A62A5" w:rsidRDefault="007A62A5" w:rsidP="007A62A5">
            <w:r>
              <w:t>012845</w:t>
            </w:r>
          </w:p>
        </w:tc>
        <w:tc>
          <w:tcPr>
            <w:tcW w:w="600" w:type="pct"/>
            <w:tcBorders>
              <w:top w:val="single" w:sz="4" w:space="0" w:color="auto"/>
              <w:left w:val="single" w:sz="4" w:space="0" w:color="auto"/>
              <w:bottom w:val="single" w:sz="4" w:space="0" w:color="auto"/>
              <w:right w:val="single" w:sz="4" w:space="0" w:color="auto"/>
            </w:tcBorders>
          </w:tcPr>
          <w:p w14:paraId="4B35A589" w14:textId="1E79324E" w:rsidR="007A62A5" w:rsidRPr="00FC23D0" w:rsidRDefault="007A62A5" w:rsidP="007A62A5">
            <w:pPr>
              <w:jc w:val="right"/>
            </w:pPr>
            <w:r w:rsidRPr="00940073">
              <w:t>1162,00</w:t>
            </w:r>
          </w:p>
        </w:tc>
        <w:tc>
          <w:tcPr>
            <w:tcW w:w="666" w:type="pct"/>
            <w:tcBorders>
              <w:top w:val="single" w:sz="4" w:space="0" w:color="auto"/>
              <w:left w:val="single" w:sz="4" w:space="0" w:color="auto"/>
              <w:bottom w:val="single" w:sz="4" w:space="0" w:color="auto"/>
              <w:right w:val="single" w:sz="4" w:space="0" w:color="auto"/>
            </w:tcBorders>
          </w:tcPr>
          <w:p w14:paraId="641C5EE5" w14:textId="31197BC1" w:rsidR="007A62A5" w:rsidRPr="00FC23D0" w:rsidRDefault="007A62A5" w:rsidP="007A62A5">
            <w:pPr>
              <w:jc w:val="right"/>
            </w:pPr>
            <w:r w:rsidRPr="00940073">
              <w:t>827,88</w:t>
            </w:r>
          </w:p>
        </w:tc>
      </w:tr>
      <w:tr w:rsidR="007A62A5" w:rsidRPr="00291427" w14:paraId="4B2F292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C8E6B6E"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EBC19E6" w14:textId="2E8B00AD" w:rsidR="007A62A5" w:rsidRDefault="007A62A5" w:rsidP="00502F64">
            <w:r>
              <w:t>Kelias Nr. A45 (Pravažiuojamasis kelias nuo kelio Šeimyniškėlių g., Šeimyniškėlių k. iki kelio Anykščiai–</w:t>
            </w:r>
            <w:proofErr w:type="spellStart"/>
            <w:r>
              <w:t>Inkūnai</w:t>
            </w:r>
            <w:proofErr w:type="spellEnd"/>
            <w:r>
              <w:t>)</w:t>
            </w:r>
          </w:p>
        </w:tc>
        <w:tc>
          <w:tcPr>
            <w:tcW w:w="800" w:type="pct"/>
            <w:tcBorders>
              <w:top w:val="single" w:sz="4" w:space="0" w:color="auto"/>
              <w:left w:val="single" w:sz="4" w:space="0" w:color="auto"/>
              <w:bottom w:val="single" w:sz="4" w:space="0" w:color="auto"/>
              <w:right w:val="single" w:sz="4" w:space="0" w:color="auto"/>
            </w:tcBorders>
          </w:tcPr>
          <w:p w14:paraId="2C1300D1" w14:textId="3AF30EE5" w:rsidR="007A62A5" w:rsidRDefault="007A62A5" w:rsidP="007A62A5">
            <w:proofErr w:type="spellStart"/>
            <w:r>
              <w:t>Pavarių</w:t>
            </w:r>
            <w:proofErr w:type="spellEnd"/>
            <w:r>
              <w:t xml:space="preserve"> II k., Anykščių r. sav. </w:t>
            </w:r>
          </w:p>
          <w:p w14:paraId="413A7C93"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7BC9DC28" w14:textId="59A9C617" w:rsidR="007A62A5" w:rsidRDefault="007A62A5" w:rsidP="007A62A5">
            <w:r>
              <w:t>4400-6452-0263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A0FD2AF" w14:textId="7002DD8F" w:rsidR="007A62A5" w:rsidRDefault="007A62A5" w:rsidP="007A62A5">
            <w:pPr>
              <w:jc w:val="right"/>
            </w:pPr>
            <w:r>
              <w:t>1739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C1249A2" w14:textId="050DA9CB" w:rsidR="007A62A5" w:rsidRDefault="007A62A5" w:rsidP="007A62A5">
            <w:r>
              <w:t>001241</w:t>
            </w:r>
          </w:p>
        </w:tc>
        <w:tc>
          <w:tcPr>
            <w:tcW w:w="600" w:type="pct"/>
            <w:tcBorders>
              <w:top w:val="single" w:sz="4" w:space="0" w:color="auto"/>
              <w:left w:val="single" w:sz="4" w:space="0" w:color="auto"/>
              <w:bottom w:val="single" w:sz="4" w:space="0" w:color="auto"/>
              <w:right w:val="single" w:sz="4" w:space="0" w:color="auto"/>
            </w:tcBorders>
          </w:tcPr>
          <w:p w14:paraId="049F9F53" w14:textId="2A8B9A07" w:rsidR="007A62A5" w:rsidRPr="00FC23D0" w:rsidRDefault="007A62A5" w:rsidP="007A62A5">
            <w:pPr>
              <w:jc w:val="right"/>
            </w:pPr>
            <w:r w:rsidRPr="00940073">
              <w:t>76144,71</w:t>
            </w:r>
          </w:p>
        </w:tc>
        <w:tc>
          <w:tcPr>
            <w:tcW w:w="666" w:type="pct"/>
            <w:tcBorders>
              <w:top w:val="single" w:sz="4" w:space="0" w:color="auto"/>
              <w:left w:val="single" w:sz="4" w:space="0" w:color="auto"/>
              <w:bottom w:val="single" w:sz="4" w:space="0" w:color="auto"/>
              <w:right w:val="single" w:sz="4" w:space="0" w:color="auto"/>
            </w:tcBorders>
          </w:tcPr>
          <w:p w14:paraId="7AAFF3F6" w14:textId="48A0C127" w:rsidR="007A62A5" w:rsidRPr="00FC23D0" w:rsidRDefault="007A62A5" w:rsidP="007A62A5">
            <w:pPr>
              <w:jc w:val="right"/>
            </w:pPr>
            <w:r w:rsidRPr="00940073">
              <w:t>1708,99</w:t>
            </w:r>
          </w:p>
        </w:tc>
      </w:tr>
      <w:tr w:rsidR="007A62A5" w:rsidRPr="00291427" w14:paraId="6529194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B4A1ED2"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58D48D7" w14:textId="25A5A8F1" w:rsidR="007A62A5" w:rsidRDefault="007A62A5" w:rsidP="00502F64">
            <w:r>
              <w:t>Kelias Nr. A6 (Privažiuojamasis kelias prie Šilelių k. nuo kelio Nr. 120)</w:t>
            </w:r>
          </w:p>
        </w:tc>
        <w:tc>
          <w:tcPr>
            <w:tcW w:w="800" w:type="pct"/>
            <w:tcBorders>
              <w:top w:val="single" w:sz="4" w:space="0" w:color="auto"/>
              <w:left w:val="single" w:sz="4" w:space="0" w:color="auto"/>
              <w:bottom w:val="single" w:sz="4" w:space="0" w:color="auto"/>
              <w:right w:val="single" w:sz="4" w:space="0" w:color="auto"/>
            </w:tcBorders>
          </w:tcPr>
          <w:p w14:paraId="68301EF8" w14:textId="297A413E" w:rsidR="007A62A5" w:rsidRDefault="007A62A5" w:rsidP="007A62A5">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920F925" w14:textId="79E219AA" w:rsidR="007A62A5" w:rsidRDefault="007A62A5" w:rsidP="007A62A5">
            <w:r>
              <w:t>4400-6450-5484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102CD3F" w14:textId="55F6227F" w:rsidR="007A62A5" w:rsidRDefault="007A62A5" w:rsidP="007A62A5">
            <w:pPr>
              <w:jc w:val="right"/>
            </w:pPr>
            <w:r>
              <w:t>1083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388A456" w14:textId="0B92BE49" w:rsidR="007A62A5" w:rsidRDefault="00FA20FD" w:rsidP="007A62A5">
            <w:r>
              <w:t>001204</w:t>
            </w:r>
          </w:p>
        </w:tc>
        <w:tc>
          <w:tcPr>
            <w:tcW w:w="600" w:type="pct"/>
            <w:tcBorders>
              <w:top w:val="single" w:sz="4" w:space="0" w:color="auto"/>
              <w:left w:val="single" w:sz="4" w:space="0" w:color="auto"/>
              <w:bottom w:val="single" w:sz="4" w:space="0" w:color="auto"/>
              <w:right w:val="single" w:sz="4" w:space="0" w:color="auto"/>
            </w:tcBorders>
          </w:tcPr>
          <w:p w14:paraId="2C151E6E" w14:textId="5A1EE15D" w:rsidR="007A62A5" w:rsidRPr="00FC23D0" w:rsidRDefault="007A62A5" w:rsidP="007A62A5">
            <w:pPr>
              <w:jc w:val="right"/>
            </w:pPr>
            <w:r w:rsidRPr="00940073">
              <w:t>51447,53</w:t>
            </w:r>
          </w:p>
        </w:tc>
        <w:tc>
          <w:tcPr>
            <w:tcW w:w="666" w:type="pct"/>
            <w:tcBorders>
              <w:top w:val="single" w:sz="4" w:space="0" w:color="auto"/>
              <w:left w:val="single" w:sz="4" w:space="0" w:color="auto"/>
              <w:bottom w:val="single" w:sz="4" w:space="0" w:color="auto"/>
              <w:right w:val="single" w:sz="4" w:space="0" w:color="auto"/>
            </w:tcBorders>
          </w:tcPr>
          <w:p w14:paraId="413D3BBA" w14:textId="6DB891B6" w:rsidR="007A62A5" w:rsidRPr="00FC23D0" w:rsidRDefault="007A62A5" w:rsidP="007A62A5">
            <w:pPr>
              <w:jc w:val="right"/>
            </w:pPr>
            <w:r w:rsidRPr="00940073">
              <w:t>1987,78</w:t>
            </w:r>
          </w:p>
        </w:tc>
      </w:tr>
      <w:tr w:rsidR="007A62A5" w:rsidRPr="00291427" w14:paraId="1F1DD01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4BB6FF0"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5C23E66" w14:textId="5F4EF2F3" w:rsidR="007A62A5" w:rsidRDefault="007A62A5" w:rsidP="00502F64">
            <w:r>
              <w:t>Kelias Nr. ASV52 (Privažiuojamasis kelias prie gyvenamųjų namų nuo kelio Nr. A26)</w:t>
            </w:r>
          </w:p>
        </w:tc>
        <w:tc>
          <w:tcPr>
            <w:tcW w:w="800" w:type="pct"/>
            <w:tcBorders>
              <w:top w:val="single" w:sz="4" w:space="0" w:color="auto"/>
              <w:left w:val="single" w:sz="4" w:space="0" w:color="auto"/>
              <w:bottom w:val="single" w:sz="4" w:space="0" w:color="auto"/>
              <w:right w:val="single" w:sz="4" w:space="0" w:color="auto"/>
            </w:tcBorders>
          </w:tcPr>
          <w:p w14:paraId="1E5BAC59" w14:textId="7E6A8277" w:rsidR="007A62A5" w:rsidRDefault="007A62A5" w:rsidP="007A62A5">
            <w:proofErr w:type="spellStart"/>
            <w:r>
              <w:t>Šepetiškio</w:t>
            </w:r>
            <w:proofErr w:type="spellEnd"/>
            <w:r>
              <w:t xml:space="preserve"> k., Anykščių r. sav. </w:t>
            </w:r>
          </w:p>
          <w:p w14:paraId="17E0C4C5"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24E97AC2" w14:textId="6C2C623E" w:rsidR="007A62A5" w:rsidRDefault="007A62A5" w:rsidP="007A62A5">
            <w:r>
              <w:t>4400-6450-5535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C171901" w14:textId="70BB4D42" w:rsidR="007A62A5" w:rsidRDefault="007A62A5" w:rsidP="007A62A5">
            <w:pPr>
              <w:jc w:val="right"/>
            </w:pPr>
            <w:r>
              <w:t>207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D26FB81" w14:textId="433A5A8B" w:rsidR="007A62A5" w:rsidRDefault="007A62A5" w:rsidP="007A62A5">
            <w:r>
              <w:t>012855</w:t>
            </w:r>
          </w:p>
        </w:tc>
        <w:tc>
          <w:tcPr>
            <w:tcW w:w="600" w:type="pct"/>
            <w:tcBorders>
              <w:top w:val="single" w:sz="4" w:space="0" w:color="auto"/>
              <w:left w:val="single" w:sz="4" w:space="0" w:color="auto"/>
              <w:bottom w:val="single" w:sz="4" w:space="0" w:color="auto"/>
              <w:right w:val="single" w:sz="4" w:space="0" w:color="auto"/>
            </w:tcBorders>
          </w:tcPr>
          <w:p w14:paraId="2B8B49EC" w14:textId="410DDEEE" w:rsidR="007A62A5" w:rsidRPr="00FC23D0" w:rsidRDefault="007A62A5" w:rsidP="007A62A5">
            <w:pPr>
              <w:jc w:val="right"/>
            </w:pPr>
            <w:r w:rsidRPr="00CE73E5">
              <w:t>1298,58</w:t>
            </w:r>
          </w:p>
        </w:tc>
        <w:tc>
          <w:tcPr>
            <w:tcW w:w="666" w:type="pct"/>
            <w:tcBorders>
              <w:top w:val="single" w:sz="4" w:space="0" w:color="auto"/>
              <w:left w:val="single" w:sz="4" w:space="0" w:color="auto"/>
              <w:bottom w:val="single" w:sz="4" w:space="0" w:color="auto"/>
              <w:right w:val="single" w:sz="4" w:space="0" w:color="auto"/>
            </w:tcBorders>
          </w:tcPr>
          <w:p w14:paraId="199FB635" w14:textId="0ED0774D" w:rsidR="007A62A5" w:rsidRPr="00FC23D0" w:rsidRDefault="007A62A5" w:rsidP="007A62A5">
            <w:pPr>
              <w:jc w:val="right"/>
            </w:pPr>
            <w:r w:rsidRPr="00CE73E5">
              <w:t>940,77</w:t>
            </w:r>
          </w:p>
        </w:tc>
      </w:tr>
      <w:tr w:rsidR="007A62A5" w:rsidRPr="00291427" w14:paraId="40AD38CE"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D6B8DA0"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22533DA" w14:textId="72CB4677" w:rsidR="007A62A5" w:rsidRDefault="007A62A5" w:rsidP="00502F64">
            <w:r>
              <w:t xml:space="preserve">Kelias Nr. ASV84 (Privažiuojamasis kelias prie gyvenamųjų namų </w:t>
            </w:r>
            <w:proofErr w:type="spellStart"/>
            <w:r>
              <w:t>Šepetiškių</w:t>
            </w:r>
            <w:proofErr w:type="spellEnd"/>
            <w:r>
              <w:t xml:space="preserve"> k. nuo kelio Nr. A190)</w:t>
            </w:r>
          </w:p>
        </w:tc>
        <w:tc>
          <w:tcPr>
            <w:tcW w:w="800" w:type="pct"/>
            <w:tcBorders>
              <w:top w:val="single" w:sz="4" w:space="0" w:color="auto"/>
              <w:left w:val="single" w:sz="4" w:space="0" w:color="auto"/>
              <w:bottom w:val="single" w:sz="4" w:space="0" w:color="auto"/>
              <w:right w:val="single" w:sz="4" w:space="0" w:color="auto"/>
            </w:tcBorders>
          </w:tcPr>
          <w:p w14:paraId="086E197C" w14:textId="2128CECB" w:rsidR="007A62A5" w:rsidRDefault="007A62A5" w:rsidP="007A62A5">
            <w:proofErr w:type="spellStart"/>
            <w:r>
              <w:t>Šepetiškio</w:t>
            </w:r>
            <w:proofErr w:type="spellEnd"/>
            <w:r>
              <w:t xml:space="preserve"> k., Anykščių r. sav. </w:t>
            </w:r>
          </w:p>
          <w:p w14:paraId="78430E6E" w14:textId="77777777" w:rsidR="007A62A5" w:rsidRDefault="007A62A5" w:rsidP="007A62A5"/>
        </w:tc>
        <w:tc>
          <w:tcPr>
            <w:tcW w:w="867" w:type="pct"/>
            <w:tcBorders>
              <w:top w:val="single" w:sz="4" w:space="0" w:color="auto"/>
              <w:left w:val="single" w:sz="4" w:space="0" w:color="auto"/>
              <w:bottom w:val="single" w:sz="4" w:space="0" w:color="auto"/>
              <w:right w:val="single" w:sz="4" w:space="0" w:color="auto"/>
            </w:tcBorders>
            <w:shd w:val="clear" w:color="auto" w:fill="auto"/>
          </w:tcPr>
          <w:p w14:paraId="3F8D82CE" w14:textId="4163DEA3" w:rsidR="007A62A5" w:rsidRDefault="007A62A5" w:rsidP="007A62A5">
            <w:r w:rsidRPr="00A80AD0">
              <w:t>4400-6450-5546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2DFE198" w14:textId="3359506F" w:rsidR="007A62A5" w:rsidRDefault="007A62A5" w:rsidP="007A62A5">
            <w:pPr>
              <w:jc w:val="right"/>
            </w:pPr>
            <w:r>
              <w:t>80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1DE4601" w14:textId="6260B827" w:rsidR="007A62A5" w:rsidRDefault="007A62A5" w:rsidP="007A62A5">
            <w:r>
              <w:t xml:space="preserve">012858      </w:t>
            </w:r>
          </w:p>
        </w:tc>
        <w:tc>
          <w:tcPr>
            <w:tcW w:w="600" w:type="pct"/>
            <w:tcBorders>
              <w:top w:val="single" w:sz="4" w:space="0" w:color="auto"/>
              <w:left w:val="single" w:sz="4" w:space="0" w:color="auto"/>
              <w:bottom w:val="single" w:sz="4" w:space="0" w:color="auto"/>
              <w:right w:val="single" w:sz="4" w:space="0" w:color="auto"/>
            </w:tcBorders>
          </w:tcPr>
          <w:p w14:paraId="573080A2" w14:textId="6E7D6BC8" w:rsidR="007A62A5" w:rsidRPr="00FC23D0" w:rsidRDefault="007A62A5" w:rsidP="007A62A5">
            <w:pPr>
              <w:jc w:val="right"/>
            </w:pPr>
            <w:r w:rsidRPr="00787565">
              <w:t>245,16</w:t>
            </w:r>
          </w:p>
        </w:tc>
        <w:tc>
          <w:tcPr>
            <w:tcW w:w="666" w:type="pct"/>
            <w:tcBorders>
              <w:top w:val="single" w:sz="4" w:space="0" w:color="auto"/>
              <w:left w:val="single" w:sz="4" w:space="0" w:color="auto"/>
              <w:bottom w:val="single" w:sz="4" w:space="0" w:color="auto"/>
              <w:right w:val="single" w:sz="4" w:space="0" w:color="auto"/>
            </w:tcBorders>
          </w:tcPr>
          <w:p w14:paraId="7AC3B2BF" w14:textId="5C9CDB4E" w:rsidR="007A62A5" w:rsidRPr="00FC23D0" w:rsidRDefault="007A62A5" w:rsidP="007A62A5">
            <w:pPr>
              <w:jc w:val="right"/>
            </w:pPr>
            <w:r w:rsidRPr="00E50BA9">
              <w:t>173,61</w:t>
            </w:r>
          </w:p>
        </w:tc>
      </w:tr>
      <w:tr w:rsidR="007A62A5" w:rsidRPr="00291427" w14:paraId="2C55B90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836C695"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01E813F" w14:textId="0AE89429" w:rsidR="007A62A5" w:rsidRDefault="007A62A5" w:rsidP="007A62A5">
            <w:r>
              <w:t>Kelias Nr. ku106 (Privažiuojamasis kelias iki Šiaudinės k.</w:t>
            </w:r>
          </w:p>
          <w:p w14:paraId="486D23C3" w14:textId="17889960" w:rsidR="007A62A5" w:rsidRDefault="007A62A5" w:rsidP="007A62A5">
            <w:r>
              <w:t>nuo kelio Nr. 1201)</w:t>
            </w:r>
          </w:p>
        </w:tc>
        <w:tc>
          <w:tcPr>
            <w:tcW w:w="800" w:type="pct"/>
            <w:tcBorders>
              <w:top w:val="single" w:sz="4" w:space="0" w:color="auto"/>
              <w:left w:val="single" w:sz="4" w:space="0" w:color="auto"/>
              <w:bottom w:val="single" w:sz="4" w:space="0" w:color="auto"/>
              <w:right w:val="single" w:sz="4" w:space="0" w:color="auto"/>
            </w:tcBorders>
          </w:tcPr>
          <w:p w14:paraId="1E01BD51" w14:textId="4467458D" w:rsidR="007A62A5" w:rsidRDefault="007A62A5" w:rsidP="007A62A5">
            <w:r>
              <w:t xml:space="preserve">Šiaudinės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3C89F39" w14:textId="042627D5" w:rsidR="007A62A5" w:rsidRDefault="007A62A5" w:rsidP="007A62A5">
            <w:r>
              <w:t>4400-6455-4352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911C89" w14:textId="758E80F3" w:rsidR="007A62A5" w:rsidRDefault="007A62A5" w:rsidP="007A62A5">
            <w:pPr>
              <w:jc w:val="right"/>
            </w:pPr>
            <w:r>
              <w:t>620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4006A8C" w14:textId="444E3067" w:rsidR="007A62A5" w:rsidRDefault="007A62A5" w:rsidP="007A62A5">
            <w:r>
              <w:t>012613</w:t>
            </w:r>
          </w:p>
        </w:tc>
        <w:tc>
          <w:tcPr>
            <w:tcW w:w="600" w:type="pct"/>
            <w:tcBorders>
              <w:top w:val="single" w:sz="4" w:space="0" w:color="auto"/>
              <w:left w:val="single" w:sz="4" w:space="0" w:color="auto"/>
              <w:bottom w:val="single" w:sz="4" w:space="0" w:color="auto"/>
              <w:right w:val="single" w:sz="4" w:space="0" w:color="auto"/>
            </w:tcBorders>
          </w:tcPr>
          <w:p w14:paraId="6F0427DE" w14:textId="4C2E2761" w:rsidR="007A62A5" w:rsidRPr="00FC23D0" w:rsidRDefault="007A62A5" w:rsidP="007A62A5">
            <w:pPr>
              <w:jc w:val="right"/>
            </w:pPr>
            <w:r w:rsidRPr="00E50BA9">
              <w:t>2381,00</w:t>
            </w:r>
          </w:p>
        </w:tc>
        <w:tc>
          <w:tcPr>
            <w:tcW w:w="666" w:type="pct"/>
            <w:tcBorders>
              <w:top w:val="single" w:sz="4" w:space="0" w:color="auto"/>
              <w:left w:val="single" w:sz="4" w:space="0" w:color="auto"/>
              <w:bottom w:val="single" w:sz="4" w:space="0" w:color="auto"/>
              <w:right w:val="single" w:sz="4" w:space="0" w:color="auto"/>
            </w:tcBorders>
          </w:tcPr>
          <w:p w14:paraId="0D7A6A89" w14:textId="21A982B1" w:rsidR="007A62A5" w:rsidRPr="00FC23D0" w:rsidRDefault="007A62A5" w:rsidP="007A62A5">
            <w:pPr>
              <w:jc w:val="right"/>
            </w:pPr>
            <w:r w:rsidRPr="00E50BA9">
              <w:t>1696,19</w:t>
            </w:r>
          </w:p>
        </w:tc>
      </w:tr>
      <w:tr w:rsidR="007A62A5" w:rsidRPr="00291427" w14:paraId="774E29F7"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FA8F2CC"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F777C76" w14:textId="3A37A58D" w:rsidR="007A62A5" w:rsidRDefault="007A62A5" w:rsidP="007A62A5">
            <w:r>
              <w:t xml:space="preserve">Kelias Nr. KUSV298 (Privažiuojamasis </w:t>
            </w:r>
            <w:r>
              <w:lastRenderedPageBreak/>
              <w:t xml:space="preserve">kelias prie </w:t>
            </w:r>
            <w:proofErr w:type="spellStart"/>
            <w:r>
              <w:t>Dejūnų</w:t>
            </w:r>
            <w:proofErr w:type="spellEnd"/>
            <w:r>
              <w:t xml:space="preserve"> vs. nuo kelio Nr. ku42)</w:t>
            </w:r>
          </w:p>
        </w:tc>
        <w:tc>
          <w:tcPr>
            <w:tcW w:w="800" w:type="pct"/>
            <w:tcBorders>
              <w:top w:val="single" w:sz="4" w:space="0" w:color="auto"/>
              <w:left w:val="single" w:sz="4" w:space="0" w:color="auto"/>
              <w:bottom w:val="single" w:sz="4" w:space="0" w:color="auto"/>
              <w:right w:val="single" w:sz="4" w:space="0" w:color="auto"/>
            </w:tcBorders>
          </w:tcPr>
          <w:p w14:paraId="65EE9A8C" w14:textId="33DE66B7" w:rsidR="007A62A5" w:rsidRDefault="007A62A5" w:rsidP="007A62A5">
            <w:proofErr w:type="spellStart"/>
            <w:r>
              <w:lastRenderedPageBreak/>
              <w:t>Dejūnų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DABEB57" w14:textId="73259C28" w:rsidR="007A62A5" w:rsidRDefault="007A62A5" w:rsidP="007A62A5">
            <w:r>
              <w:t>4400-6450-6910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7703376" w14:textId="78D77FE2" w:rsidR="007A62A5" w:rsidRDefault="007A62A5" w:rsidP="007A62A5">
            <w:pPr>
              <w:jc w:val="right"/>
            </w:pPr>
            <w:r>
              <w:t>459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672FAF3" w14:textId="3D49523F" w:rsidR="007A62A5" w:rsidRDefault="007A62A5" w:rsidP="007A62A5">
            <w:r>
              <w:t>012698</w:t>
            </w:r>
          </w:p>
        </w:tc>
        <w:tc>
          <w:tcPr>
            <w:tcW w:w="600" w:type="pct"/>
            <w:tcBorders>
              <w:top w:val="single" w:sz="4" w:space="0" w:color="auto"/>
              <w:left w:val="single" w:sz="4" w:space="0" w:color="auto"/>
              <w:bottom w:val="single" w:sz="4" w:space="0" w:color="auto"/>
              <w:right w:val="single" w:sz="4" w:space="0" w:color="auto"/>
            </w:tcBorders>
          </w:tcPr>
          <w:p w14:paraId="44122840" w14:textId="7F077A97" w:rsidR="007A62A5" w:rsidRPr="00FC23D0" w:rsidRDefault="007A62A5" w:rsidP="007A62A5">
            <w:pPr>
              <w:jc w:val="right"/>
            </w:pPr>
            <w:r w:rsidRPr="00E50BA9">
              <w:t>2006,00</w:t>
            </w:r>
          </w:p>
        </w:tc>
        <w:tc>
          <w:tcPr>
            <w:tcW w:w="666" w:type="pct"/>
            <w:tcBorders>
              <w:top w:val="single" w:sz="4" w:space="0" w:color="auto"/>
              <w:left w:val="single" w:sz="4" w:space="0" w:color="auto"/>
              <w:bottom w:val="single" w:sz="4" w:space="0" w:color="auto"/>
              <w:right w:val="single" w:sz="4" w:space="0" w:color="auto"/>
            </w:tcBorders>
          </w:tcPr>
          <w:p w14:paraId="079EEF47" w14:textId="5CF6FF32" w:rsidR="007A62A5" w:rsidRPr="00FC23D0" w:rsidRDefault="007A62A5" w:rsidP="007A62A5">
            <w:pPr>
              <w:jc w:val="right"/>
            </w:pPr>
            <w:r w:rsidRPr="00E50BA9">
              <w:t>1428,88</w:t>
            </w:r>
          </w:p>
        </w:tc>
      </w:tr>
      <w:tr w:rsidR="007A62A5" w:rsidRPr="00291427" w14:paraId="40C9185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CACEB42"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3678C5B" w14:textId="05EBC480" w:rsidR="007A62A5" w:rsidRDefault="007A62A5" w:rsidP="007A62A5">
            <w:r>
              <w:t>Kelias Nr. KUSV295 (Privažiuojamasis kelias prie</w:t>
            </w:r>
          </w:p>
          <w:p w14:paraId="60CA06A3" w14:textId="40DE05F1" w:rsidR="007A62A5" w:rsidRDefault="007A62A5" w:rsidP="007A62A5">
            <w:r>
              <w:t>hidrografinio draustinio Plaštakos k. nuo kelio Nr. 4805)</w:t>
            </w:r>
          </w:p>
        </w:tc>
        <w:tc>
          <w:tcPr>
            <w:tcW w:w="800" w:type="pct"/>
            <w:tcBorders>
              <w:top w:val="single" w:sz="4" w:space="0" w:color="auto"/>
              <w:left w:val="single" w:sz="4" w:space="0" w:color="auto"/>
              <w:bottom w:val="single" w:sz="4" w:space="0" w:color="auto"/>
              <w:right w:val="single" w:sz="4" w:space="0" w:color="auto"/>
            </w:tcBorders>
          </w:tcPr>
          <w:p w14:paraId="416D75E1" w14:textId="6BDFD5C8" w:rsidR="007A62A5" w:rsidRDefault="007A62A5" w:rsidP="007A62A5">
            <w:r>
              <w:t xml:space="preserve">Plaštakos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F500A56" w14:textId="7D25DCAB" w:rsidR="007A62A5" w:rsidRDefault="007A62A5" w:rsidP="007A62A5">
            <w:r>
              <w:t>4400-6450-6854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CA957A9" w14:textId="6953D542" w:rsidR="007A62A5" w:rsidRDefault="007A62A5" w:rsidP="007A62A5">
            <w:pPr>
              <w:jc w:val="right"/>
            </w:pPr>
            <w:r>
              <w:t>353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794E71A" w14:textId="21E721FA" w:rsidR="007A62A5" w:rsidRDefault="007A62A5" w:rsidP="007A62A5">
            <w:r>
              <w:t>012695</w:t>
            </w:r>
          </w:p>
        </w:tc>
        <w:tc>
          <w:tcPr>
            <w:tcW w:w="600" w:type="pct"/>
            <w:tcBorders>
              <w:top w:val="single" w:sz="4" w:space="0" w:color="auto"/>
              <w:left w:val="single" w:sz="4" w:space="0" w:color="auto"/>
              <w:bottom w:val="single" w:sz="4" w:space="0" w:color="auto"/>
              <w:right w:val="single" w:sz="4" w:space="0" w:color="auto"/>
            </w:tcBorders>
          </w:tcPr>
          <w:p w14:paraId="5672C22F" w14:textId="0AA90340" w:rsidR="007A62A5" w:rsidRPr="00FC23D0" w:rsidRDefault="007A62A5" w:rsidP="007A62A5">
            <w:pPr>
              <w:jc w:val="right"/>
            </w:pPr>
            <w:r w:rsidRPr="00E50BA9">
              <w:t>3416,00</w:t>
            </w:r>
          </w:p>
        </w:tc>
        <w:tc>
          <w:tcPr>
            <w:tcW w:w="666" w:type="pct"/>
            <w:tcBorders>
              <w:top w:val="single" w:sz="4" w:space="0" w:color="auto"/>
              <w:left w:val="single" w:sz="4" w:space="0" w:color="auto"/>
              <w:bottom w:val="single" w:sz="4" w:space="0" w:color="auto"/>
              <w:right w:val="single" w:sz="4" w:space="0" w:color="auto"/>
            </w:tcBorders>
          </w:tcPr>
          <w:p w14:paraId="0B907AF1" w14:textId="10EE58D0" w:rsidR="007A62A5" w:rsidRPr="00FC23D0" w:rsidRDefault="007A62A5" w:rsidP="007A62A5">
            <w:pPr>
              <w:jc w:val="right"/>
            </w:pPr>
            <w:r w:rsidRPr="00E50BA9">
              <w:t>2433,65</w:t>
            </w:r>
          </w:p>
        </w:tc>
      </w:tr>
      <w:tr w:rsidR="007A62A5" w:rsidRPr="00291427" w14:paraId="0112BF5E"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DB687B4"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3DAB2D5" w14:textId="154CC9A0" w:rsidR="007A62A5" w:rsidRDefault="007A62A5" w:rsidP="007A62A5">
            <w:r>
              <w:t>Kelias Nr. KUSV105 (Privažiuojamasis kelias prie miško</w:t>
            </w:r>
          </w:p>
          <w:p w14:paraId="5E811201" w14:textId="3DDFAD35" w:rsidR="007A62A5" w:rsidRDefault="007A62A5" w:rsidP="007A62A5">
            <w:r>
              <w:t>Medinų vs. nuo kelio Nr. ku42)</w:t>
            </w:r>
          </w:p>
        </w:tc>
        <w:tc>
          <w:tcPr>
            <w:tcW w:w="800" w:type="pct"/>
            <w:tcBorders>
              <w:top w:val="single" w:sz="4" w:space="0" w:color="auto"/>
              <w:left w:val="single" w:sz="4" w:space="0" w:color="auto"/>
              <w:bottom w:val="single" w:sz="4" w:space="0" w:color="auto"/>
              <w:right w:val="single" w:sz="4" w:space="0" w:color="auto"/>
            </w:tcBorders>
          </w:tcPr>
          <w:p w14:paraId="189C95E5" w14:textId="43D1465B" w:rsidR="007A62A5" w:rsidRDefault="007A62A5" w:rsidP="007A62A5">
            <w:r>
              <w:t xml:space="preserve">Kunigiškių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A2F2A63" w14:textId="7B9F09FC" w:rsidR="007A62A5" w:rsidRDefault="007A62A5" w:rsidP="007A62A5">
            <w:r>
              <w:t>4400-6450-6904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E79FAA6" w14:textId="1754965D" w:rsidR="007A62A5" w:rsidRDefault="007A62A5" w:rsidP="007A62A5">
            <w:pPr>
              <w:jc w:val="right"/>
            </w:pPr>
            <w:r>
              <w:t>417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8916E3F" w14:textId="6BAE48AF" w:rsidR="007A62A5" w:rsidRDefault="007A62A5" w:rsidP="007A62A5">
            <w:r>
              <w:t>012662</w:t>
            </w:r>
          </w:p>
        </w:tc>
        <w:tc>
          <w:tcPr>
            <w:tcW w:w="600" w:type="pct"/>
            <w:tcBorders>
              <w:top w:val="single" w:sz="4" w:space="0" w:color="auto"/>
              <w:left w:val="single" w:sz="4" w:space="0" w:color="auto"/>
              <w:bottom w:val="single" w:sz="4" w:space="0" w:color="auto"/>
              <w:right w:val="single" w:sz="4" w:space="0" w:color="auto"/>
            </w:tcBorders>
          </w:tcPr>
          <w:p w14:paraId="7E3F4CB6" w14:textId="22D1DDA2" w:rsidR="007A62A5" w:rsidRPr="00FC23D0" w:rsidRDefault="007A62A5" w:rsidP="007A62A5">
            <w:pPr>
              <w:jc w:val="right"/>
            </w:pPr>
            <w:r w:rsidRPr="00E50BA9">
              <w:t>1800,00</w:t>
            </w:r>
          </w:p>
        </w:tc>
        <w:tc>
          <w:tcPr>
            <w:tcW w:w="666" w:type="pct"/>
            <w:tcBorders>
              <w:top w:val="single" w:sz="4" w:space="0" w:color="auto"/>
              <w:left w:val="single" w:sz="4" w:space="0" w:color="auto"/>
              <w:bottom w:val="single" w:sz="4" w:space="0" w:color="auto"/>
              <w:right w:val="single" w:sz="4" w:space="0" w:color="auto"/>
            </w:tcBorders>
          </w:tcPr>
          <w:p w14:paraId="5D6EDCA0" w14:textId="683060EC" w:rsidR="007A62A5" w:rsidRPr="00FC23D0" w:rsidRDefault="007A62A5" w:rsidP="007A62A5">
            <w:pPr>
              <w:jc w:val="right"/>
            </w:pPr>
            <w:r w:rsidRPr="00E50BA9">
              <w:t>1282,25</w:t>
            </w:r>
          </w:p>
        </w:tc>
      </w:tr>
      <w:tr w:rsidR="007A62A5" w:rsidRPr="00291427" w14:paraId="7038E633"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7443970"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0A425458" w14:textId="3F0A8ED8" w:rsidR="007A62A5" w:rsidRDefault="007A62A5" w:rsidP="007A62A5">
            <w:r>
              <w:t>Kelias Nr. KUSV58 (Privažiuojamasis kelias prie</w:t>
            </w:r>
          </w:p>
          <w:p w14:paraId="1F5C51B0" w14:textId="1316BE6D" w:rsidR="007A62A5" w:rsidRDefault="007A62A5" w:rsidP="007A62A5">
            <w:r>
              <w:t xml:space="preserve">gyvenamųjų namų </w:t>
            </w:r>
            <w:proofErr w:type="spellStart"/>
            <w:r>
              <w:t>Dragaudžių</w:t>
            </w:r>
            <w:proofErr w:type="spellEnd"/>
            <w:r>
              <w:t xml:space="preserve"> k. nuo kelio Nr. 4805)</w:t>
            </w:r>
          </w:p>
        </w:tc>
        <w:tc>
          <w:tcPr>
            <w:tcW w:w="800" w:type="pct"/>
            <w:tcBorders>
              <w:top w:val="single" w:sz="4" w:space="0" w:color="auto"/>
              <w:left w:val="single" w:sz="4" w:space="0" w:color="auto"/>
              <w:bottom w:val="single" w:sz="4" w:space="0" w:color="auto"/>
              <w:right w:val="single" w:sz="4" w:space="0" w:color="auto"/>
            </w:tcBorders>
          </w:tcPr>
          <w:p w14:paraId="33B67D44" w14:textId="5B7D054F" w:rsidR="007A62A5" w:rsidRDefault="007A62A5" w:rsidP="007A62A5">
            <w:proofErr w:type="spellStart"/>
            <w:r>
              <w:t>Dragaudžių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AF0799C" w14:textId="7A2A2AB1" w:rsidR="007A62A5" w:rsidRDefault="007A62A5" w:rsidP="007A62A5">
            <w:r>
              <w:t>4400-6450-6887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67642B1" w14:textId="110C7985" w:rsidR="007A62A5" w:rsidRDefault="007A62A5" w:rsidP="007A62A5">
            <w:pPr>
              <w:jc w:val="right"/>
            </w:pPr>
            <w:r>
              <w:t>414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1E9653B" w14:textId="524DC610" w:rsidR="007A62A5" w:rsidRDefault="007A62A5" w:rsidP="007A62A5">
            <w:r>
              <w:t>012659</w:t>
            </w:r>
          </w:p>
        </w:tc>
        <w:tc>
          <w:tcPr>
            <w:tcW w:w="600" w:type="pct"/>
            <w:tcBorders>
              <w:top w:val="single" w:sz="4" w:space="0" w:color="auto"/>
              <w:left w:val="single" w:sz="4" w:space="0" w:color="auto"/>
              <w:bottom w:val="single" w:sz="4" w:space="0" w:color="auto"/>
              <w:right w:val="single" w:sz="4" w:space="0" w:color="auto"/>
            </w:tcBorders>
          </w:tcPr>
          <w:p w14:paraId="61DD55AF" w14:textId="23032C1B" w:rsidR="007A62A5" w:rsidRPr="00FC23D0" w:rsidRDefault="007A62A5" w:rsidP="007A62A5">
            <w:pPr>
              <w:jc w:val="right"/>
            </w:pPr>
            <w:r w:rsidRPr="00485182">
              <w:t>2040,00</w:t>
            </w:r>
          </w:p>
        </w:tc>
        <w:tc>
          <w:tcPr>
            <w:tcW w:w="666" w:type="pct"/>
            <w:tcBorders>
              <w:top w:val="single" w:sz="4" w:space="0" w:color="auto"/>
              <w:left w:val="single" w:sz="4" w:space="0" w:color="auto"/>
              <w:bottom w:val="single" w:sz="4" w:space="0" w:color="auto"/>
              <w:right w:val="single" w:sz="4" w:space="0" w:color="auto"/>
            </w:tcBorders>
          </w:tcPr>
          <w:p w14:paraId="032CFED5" w14:textId="4BBFD0A3" w:rsidR="007A62A5" w:rsidRPr="00FC23D0" w:rsidRDefault="007A62A5" w:rsidP="007A62A5">
            <w:pPr>
              <w:jc w:val="right"/>
            </w:pPr>
            <w:r w:rsidRPr="00485182">
              <w:t>1453,22</w:t>
            </w:r>
          </w:p>
        </w:tc>
      </w:tr>
      <w:tr w:rsidR="007A62A5" w:rsidRPr="00291427" w14:paraId="52C1888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1E434E7"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39B684F" w14:textId="7FFD3940" w:rsidR="007A62A5" w:rsidRDefault="007A62A5" w:rsidP="007A62A5">
            <w:r>
              <w:t>Kelias Nr. KUSV27 (Privažiuojamasis kelias prie</w:t>
            </w:r>
          </w:p>
          <w:p w14:paraId="3ACE74EF" w14:textId="308A4EA0" w:rsidR="007A62A5" w:rsidRDefault="007A62A5" w:rsidP="007A62A5">
            <w:r>
              <w:t>gyvenamųjų namų Vargulių k. nuo kelio Nr. ku47)</w:t>
            </w:r>
          </w:p>
        </w:tc>
        <w:tc>
          <w:tcPr>
            <w:tcW w:w="800" w:type="pct"/>
            <w:tcBorders>
              <w:top w:val="single" w:sz="4" w:space="0" w:color="auto"/>
              <w:left w:val="single" w:sz="4" w:space="0" w:color="auto"/>
              <w:bottom w:val="single" w:sz="4" w:space="0" w:color="auto"/>
              <w:right w:val="single" w:sz="4" w:space="0" w:color="auto"/>
            </w:tcBorders>
          </w:tcPr>
          <w:p w14:paraId="1D68C7B3" w14:textId="63824D91" w:rsidR="007A62A5" w:rsidRDefault="007A62A5" w:rsidP="007A62A5">
            <w:r>
              <w:t xml:space="preserve">Vargulių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7C1CD75" w14:textId="6D838F05" w:rsidR="007A62A5" w:rsidRDefault="007A62A5" w:rsidP="007A62A5">
            <w:r>
              <w:t>4400-6450-6898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0F3DA85" w14:textId="4C8BE627" w:rsidR="007A62A5" w:rsidRDefault="007A62A5" w:rsidP="007A62A5">
            <w:pPr>
              <w:jc w:val="right"/>
            </w:pPr>
            <w:r>
              <w:t>243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612F210" w14:textId="28FB2FA5" w:rsidR="007A62A5" w:rsidRDefault="007A62A5" w:rsidP="007A62A5">
            <w:r>
              <w:t>012655</w:t>
            </w:r>
          </w:p>
        </w:tc>
        <w:tc>
          <w:tcPr>
            <w:tcW w:w="600" w:type="pct"/>
            <w:tcBorders>
              <w:top w:val="single" w:sz="4" w:space="0" w:color="auto"/>
              <w:left w:val="single" w:sz="4" w:space="0" w:color="auto"/>
              <w:bottom w:val="single" w:sz="4" w:space="0" w:color="auto"/>
              <w:right w:val="single" w:sz="4" w:space="0" w:color="auto"/>
            </w:tcBorders>
          </w:tcPr>
          <w:p w14:paraId="7FDD302B" w14:textId="63A03F52" w:rsidR="007A62A5" w:rsidRPr="00FC23D0" w:rsidRDefault="007A62A5" w:rsidP="007A62A5">
            <w:pPr>
              <w:jc w:val="right"/>
            </w:pPr>
            <w:r w:rsidRPr="00485182">
              <w:t>634,00</w:t>
            </w:r>
          </w:p>
        </w:tc>
        <w:tc>
          <w:tcPr>
            <w:tcW w:w="666" w:type="pct"/>
            <w:tcBorders>
              <w:top w:val="single" w:sz="4" w:space="0" w:color="auto"/>
              <w:left w:val="single" w:sz="4" w:space="0" w:color="auto"/>
              <w:bottom w:val="single" w:sz="4" w:space="0" w:color="auto"/>
              <w:right w:val="single" w:sz="4" w:space="0" w:color="auto"/>
            </w:tcBorders>
          </w:tcPr>
          <w:p w14:paraId="638DD216" w14:textId="15AA0BBA" w:rsidR="007A62A5" w:rsidRPr="00FC23D0" w:rsidRDefault="007A62A5" w:rsidP="007A62A5">
            <w:pPr>
              <w:jc w:val="right"/>
            </w:pPr>
            <w:r w:rsidRPr="00485182">
              <w:t>451,75</w:t>
            </w:r>
          </w:p>
        </w:tc>
      </w:tr>
      <w:tr w:rsidR="007A62A5" w:rsidRPr="00291427" w14:paraId="3D688E07"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5A0A55F"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30A5A4F" w14:textId="72CA8799" w:rsidR="007A62A5" w:rsidRDefault="007A62A5" w:rsidP="007A62A5">
            <w:r>
              <w:t>Kelias Nr. KUSV25 (Pravažiuojamasis kelias nuo kelio Nr.</w:t>
            </w:r>
          </w:p>
          <w:p w14:paraId="5EF51C08" w14:textId="5EC0FC28" w:rsidR="007A62A5" w:rsidRDefault="007A62A5" w:rsidP="007A62A5">
            <w:r>
              <w:t>ku48 iki kelio Nr. KUSV291)</w:t>
            </w:r>
          </w:p>
        </w:tc>
        <w:tc>
          <w:tcPr>
            <w:tcW w:w="800" w:type="pct"/>
            <w:tcBorders>
              <w:top w:val="single" w:sz="4" w:space="0" w:color="auto"/>
              <w:left w:val="single" w:sz="4" w:space="0" w:color="auto"/>
              <w:bottom w:val="single" w:sz="4" w:space="0" w:color="auto"/>
              <w:right w:val="single" w:sz="4" w:space="0" w:color="auto"/>
            </w:tcBorders>
          </w:tcPr>
          <w:p w14:paraId="7C4135AB" w14:textId="7F225895" w:rsidR="007A62A5" w:rsidRDefault="007A62A5" w:rsidP="007A62A5">
            <w:proofErr w:type="spellStart"/>
            <w:r>
              <w:t>Dragaudžių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CB4EE5C" w14:textId="19EB28A9" w:rsidR="007A62A5" w:rsidRDefault="007A62A5" w:rsidP="007A62A5">
            <w:r>
              <w:t>4400-6450-6876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4292865" w14:textId="7DC2DE6F" w:rsidR="007A62A5" w:rsidRDefault="007A62A5" w:rsidP="007A62A5">
            <w:pPr>
              <w:jc w:val="right"/>
            </w:pPr>
            <w:r>
              <w:t>436</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9FF96F6" w14:textId="1F0AA302" w:rsidR="007A62A5" w:rsidRDefault="007A62A5" w:rsidP="007A62A5">
            <w:r>
              <w:t>012654</w:t>
            </w:r>
          </w:p>
        </w:tc>
        <w:tc>
          <w:tcPr>
            <w:tcW w:w="600" w:type="pct"/>
            <w:tcBorders>
              <w:top w:val="single" w:sz="4" w:space="0" w:color="auto"/>
              <w:left w:val="single" w:sz="4" w:space="0" w:color="auto"/>
              <w:bottom w:val="single" w:sz="4" w:space="0" w:color="auto"/>
              <w:right w:val="single" w:sz="4" w:space="0" w:color="auto"/>
            </w:tcBorders>
          </w:tcPr>
          <w:p w14:paraId="0D4F4758" w14:textId="18B3EC56" w:rsidR="007A62A5" w:rsidRPr="00FC23D0" w:rsidRDefault="007A62A5" w:rsidP="007A62A5">
            <w:pPr>
              <w:jc w:val="right"/>
            </w:pPr>
            <w:r w:rsidRPr="00485182">
              <w:t>1361,00</w:t>
            </w:r>
          </w:p>
        </w:tc>
        <w:tc>
          <w:tcPr>
            <w:tcW w:w="666" w:type="pct"/>
            <w:tcBorders>
              <w:top w:val="single" w:sz="4" w:space="0" w:color="auto"/>
              <w:left w:val="single" w:sz="4" w:space="0" w:color="auto"/>
              <w:bottom w:val="single" w:sz="4" w:space="0" w:color="auto"/>
              <w:right w:val="single" w:sz="4" w:space="0" w:color="auto"/>
            </w:tcBorders>
          </w:tcPr>
          <w:p w14:paraId="3570A4A1" w14:textId="410BBED9" w:rsidR="007A62A5" w:rsidRPr="00FC23D0" w:rsidRDefault="007A62A5" w:rsidP="007A62A5">
            <w:pPr>
              <w:jc w:val="right"/>
            </w:pPr>
            <w:r w:rsidRPr="00485182">
              <w:t>969,58</w:t>
            </w:r>
          </w:p>
        </w:tc>
      </w:tr>
      <w:tr w:rsidR="007A62A5" w:rsidRPr="00291427" w14:paraId="3AEF41F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F1D7EB4"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E0B33A6" w14:textId="4EFFDFB2" w:rsidR="007A62A5" w:rsidRDefault="007A62A5" w:rsidP="007A62A5">
            <w:r>
              <w:t>Kelias Nr. KUSV21 (Privažiuojamasis kelias prie</w:t>
            </w:r>
          </w:p>
          <w:p w14:paraId="5992A943" w14:textId="49359E1C" w:rsidR="007A62A5" w:rsidRDefault="007A62A5" w:rsidP="007A62A5">
            <w:r>
              <w:t xml:space="preserve">gyvenamųjų namų </w:t>
            </w:r>
            <w:proofErr w:type="spellStart"/>
            <w:r>
              <w:t>Pakeršių</w:t>
            </w:r>
            <w:proofErr w:type="spellEnd"/>
            <w:r>
              <w:t xml:space="preserve"> k. nuo kelio Nr. KUSV290)</w:t>
            </w:r>
          </w:p>
        </w:tc>
        <w:tc>
          <w:tcPr>
            <w:tcW w:w="800" w:type="pct"/>
            <w:tcBorders>
              <w:top w:val="single" w:sz="4" w:space="0" w:color="auto"/>
              <w:left w:val="single" w:sz="4" w:space="0" w:color="auto"/>
              <w:bottom w:val="single" w:sz="4" w:space="0" w:color="auto"/>
              <w:right w:val="single" w:sz="4" w:space="0" w:color="auto"/>
            </w:tcBorders>
          </w:tcPr>
          <w:p w14:paraId="6A746281" w14:textId="3D9FF8ED" w:rsidR="007A62A5" w:rsidRDefault="007A62A5" w:rsidP="007A62A5">
            <w:proofErr w:type="spellStart"/>
            <w:r>
              <w:t>Dragaudžių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DF3CFAD" w14:textId="14FDA3E9" w:rsidR="007A62A5" w:rsidRDefault="007A62A5" w:rsidP="007A62A5">
            <w:r>
              <w:t>4400-6450-6865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D72C709" w14:textId="3D5DF28D" w:rsidR="007A62A5" w:rsidRDefault="007A62A5" w:rsidP="007A62A5">
            <w:pPr>
              <w:jc w:val="right"/>
            </w:pPr>
            <w:r>
              <w:t>150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74A7E09" w14:textId="5B22ADC9" w:rsidR="007A62A5" w:rsidRDefault="007A62A5" w:rsidP="007A62A5">
            <w:r>
              <w:t>012653</w:t>
            </w:r>
          </w:p>
        </w:tc>
        <w:tc>
          <w:tcPr>
            <w:tcW w:w="600" w:type="pct"/>
            <w:tcBorders>
              <w:top w:val="single" w:sz="4" w:space="0" w:color="auto"/>
              <w:left w:val="single" w:sz="4" w:space="0" w:color="auto"/>
              <w:bottom w:val="single" w:sz="4" w:space="0" w:color="auto"/>
              <w:right w:val="single" w:sz="4" w:space="0" w:color="auto"/>
            </w:tcBorders>
          </w:tcPr>
          <w:p w14:paraId="1FD1E9FA" w14:textId="7AA57288" w:rsidR="007A62A5" w:rsidRPr="00FC23D0" w:rsidRDefault="007A62A5" w:rsidP="007A62A5">
            <w:pPr>
              <w:jc w:val="right"/>
            </w:pPr>
            <w:r w:rsidRPr="00485182">
              <w:t>990,00</w:t>
            </w:r>
          </w:p>
        </w:tc>
        <w:tc>
          <w:tcPr>
            <w:tcW w:w="666" w:type="pct"/>
            <w:tcBorders>
              <w:top w:val="single" w:sz="4" w:space="0" w:color="auto"/>
              <w:left w:val="single" w:sz="4" w:space="0" w:color="auto"/>
              <w:bottom w:val="single" w:sz="4" w:space="0" w:color="auto"/>
              <w:right w:val="single" w:sz="4" w:space="0" w:color="auto"/>
            </w:tcBorders>
          </w:tcPr>
          <w:p w14:paraId="5309D2F7" w14:textId="3827B43B" w:rsidR="007A62A5" w:rsidRPr="00FC23D0" w:rsidRDefault="007A62A5" w:rsidP="007A62A5">
            <w:pPr>
              <w:jc w:val="right"/>
            </w:pPr>
            <w:r w:rsidRPr="00485182">
              <w:t>705,28</w:t>
            </w:r>
          </w:p>
        </w:tc>
      </w:tr>
      <w:tr w:rsidR="007A62A5" w:rsidRPr="00291427" w14:paraId="2BFB1EB7"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7C1B031"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C910206" w14:textId="59D0A4AB" w:rsidR="007A62A5" w:rsidRDefault="007A62A5" w:rsidP="007A62A5">
            <w:r>
              <w:t>Kelias Nr. ku143 (Pravažiuojamasis kelias nuo kelio Nr. ku43 iki kelio Nr. A6)</w:t>
            </w:r>
          </w:p>
        </w:tc>
        <w:tc>
          <w:tcPr>
            <w:tcW w:w="800" w:type="pct"/>
            <w:tcBorders>
              <w:top w:val="single" w:sz="4" w:space="0" w:color="auto"/>
              <w:left w:val="single" w:sz="4" w:space="0" w:color="auto"/>
              <w:bottom w:val="single" w:sz="4" w:space="0" w:color="auto"/>
              <w:right w:val="single" w:sz="4" w:space="0" w:color="auto"/>
            </w:tcBorders>
          </w:tcPr>
          <w:p w14:paraId="520758D3" w14:textId="3E0E005F" w:rsidR="007A62A5" w:rsidRDefault="007A62A5" w:rsidP="007A62A5">
            <w:r>
              <w:t xml:space="preserve">Sargūnų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EE77CC7" w14:textId="6B7F1173" w:rsidR="007A62A5" w:rsidRDefault="007A62A5" w:rsidP="007A62A5">
            <w:r>
              <w:t>4400-6450-6932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1AACE3D" w14:textId="3941D71B" w:rsidR="007A62A5" w:rsidRDefault="007A62A5" w:rsidP="007A62A5">
            <w:pPr>
              <w:jc w:val="right"/>
            </w:pPr>
            <w:r>
              <w:t>1644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0B6BC05" w14:textId="5FB45628" w:rsidR="007A62A5" w:rsidRDefault="007A62A5" w:rsidP="007A62A5">
            <w:r>
              <w:t>012647</w:t>
            </w:r>
          </w:p>
        </w:tc>
        <w:tc>
          <w:tcPr>
            <w:tcW w:w="600" w:type="pct"/>
            <w:tcBorders>
              <w:top w:val="single" w:sz="4" w:space="0" w:color="auto"/>
              <w:left w:val="single" w:sz="4" w:space="0" w:color="auto"/>
              <w:bottom w:val="single" w:sz="4" w:space="0" w:color="auto"/>
              <w:right w:val="single" w:sz="4" w:space="0" w:color="auto"/>
            </w:tcBorders>
          </w:tcPr>
          <w:p w14:paraId="5D57FF0E" w14:textId="497E6107" w:rsidR="007A62A5" w:rsidRPr="00FC23D0" w:rsidRDefault="007A62A5" w:rsidP="007A62A5">
            <w:pPr>
              <w:jc w:val="right"/>
            </w:pPr>
            <w:r w:rsidRPr="00485182">
              <w:t>6585,00</w:t>
            </w:r>
          </w:p>
        </w:tc>
        <w:tc>
          <w:tcPr>
            <w:tcW w:w="666" w:type="pct"/>
            <w:tcBorders>
              <w:top w:val="single" w:sz="4" w:space="0" w:color="auto"/>
              <w:left w:val="single" w:sz="4" w:space="0" w:color="auto"/>
              <w:bottom w:val="single" w:sz="4" w:space="0" w:color="auto"/>
              <w:right w:val="single" w:sz="4" w:space="0" w:color="auto"/>
            </w:tcBorders>
          </w:tcPr>
          <w:p w14:paraId="13E0A3DD" w14:textId="105D35D1" w:rsidR="007A62A5" w:rsidRPr="00FC23D0" w:rsidRDefault="007A62A5" w:rsidP="007A62A5">
            <w:pPr>
              <w:jc w:val="right"/>
            </w:pPr>
            <w:r w:rsidRPr="00485182">
              <w:t>4690,82</w:t>
            </w:r>
          </w:p>
        </w:tc>
      </w:tr>
      <w:tr w:rsidR="007A62A5" w:rsidRPr="00291427" w14:paraId="1D176B3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BD62C9E"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6DBCD4B" w14:textId="05B30BB2" w:rsidR="007A62A5" w:rsidRDefault="007A62A5" w:rsidP="007A62A5">
            <w:r>
              <w:t>Kelias Nr. ku129 (Privažiuojamasis kelias prie gyvenamųjų</w:t>
            </w:r>
          </w:p>
          <w:p w14:paraId="427A96F2" w14:textId="40D4673B" w:rsidR="007A62A5" w:rsidRDefault="007A62A5" w:rsidP="007A62A5">
            <w:r>
              <w:t>namų Vanagų k. nuo kelio Nr. 1229)</w:t>
            </w:r>
          </w:p>
        </w:tc>
        <w:tc>
          <w:tcPr>
            <w:tcW w:w="800" w:type="pct"/>
            <w:tcBorders>
              <w:top w:val="single" w:sz="4" w:space="0" w:color="auto"/>
              <w:left w:val="single" w:sz="4" w:space="0" w:color="auto"/>
              <w:bottom w:val="single" w:sz="4" w:space="0" w:color="auto"/>
              <w:right w:val="single" w:sz="4" w:space="0" w:color="auto"/>
            </w:tcBorders>
          </w:tcPr>
          <w:p w14:paraId="73FD8AD1" w14:textId="70BDD2B0" w:rsidR="007A62A5" w:rsidRDefault="007A62A5" w:rsidP="007A62A5">
            <w:r>
              <w:t xml:space="preserve">Vanagų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0C36A03" w14:textId="67BAB9F1" w:rsidR="007A62A5" w:rsidRDefault="007A62A5" w:rsidP="007A62A5">
            <w:r>
              <w:t>4400-6446-9794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3C6D91F" w14:textId="1DCB9BEB" w:rsidR="007A62A5" w:rsidRDefault="007A62A5" w:rsidP="007A62A5">
            <w:pPr>
              <w:jc w:val="right"/>
            </w:pPr>
            <w:r>
              <w:t>182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E84408B" w14:textId="2413B414" w:rsidR="007A62A5" w:rsidRDefault="007A62A5" w:rsidP="007A62A5">
            <w:r>
              <w:t>012633</w:t>
            </w:r>
          </w:p>
        </w:tc>
        <w:tc>
          <w:tcPr>
            <w:tcW w:w="600" w:type="pct"/>
            <w:tcBorders>
              <w:top w:val="single" w:sz="4" w:space="0" w:color="auto"/>
              <w:left w:val="single" w:sz="4" w:space="0" w:color="auto"/>
              <w:bottom w:val="single" w:sz="4" w:space="0" w:color="auto"/>
              <w:right w:val="single" w:sz="4" w:space="0" w:color="auto"/>
            </w:tcBorders>
          </w:tcPr>
          <w:p w14:paraId="72ACFCDE" w14:textId="10DEC047" w:rsidR="007A62A5" w:rsidRPr="00FC23D0" w:rsidRDefault="007A62A5" w:rsidP="007A62A5">
            <w:pPr>
              <w:jc w:val="right"/>
            </w:pPr>
            <w:r w:rsidRPr="00485182">
              <w:t>731,00</w:t>
            </w:r>
          </w:p>
        </w:tc>
        <w:tc>
          <w:tcPr>
            <w:tcW w:w="666" w:type="pct"/>
            <w:tcBorders>
              <w:top w:val="single" w:sz="4" w:space="0" w:color="auto"/>
              <w:left w:val="single" w:sz="4" w:space="0" w:color="auto"/>
              <w:bottom w:val="single" w:sz="4" w:space="0" w:color="auto"/>
              <w:right w:val="single" w:sz="4" w:space="0" w:color="auto"/>
            </w:tcBorders>
          </w:tcPr>
          <w:p w14:paraId="716DD1D2" w14:textId="4C832222" w:rsidR="007A62A5" w:rsidRPr="00FC23D0" w:rsidRDefault="007A62A5" w:rsidP="007A62A5">
            <w:pPr>
              <w:jc w:val="right"/>
            </w:pPr>
            <w:r w:rsidRPr="00485182">
              <w:t>520,63</w:t>
            </w:r>
          </w:p>
        </w:tc>
      </w:tr>
      <w:tr w:rsidR="007A62A5" w:rsidRPr="00291427" w14:paraId="2C01021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871B1A2"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7200340" w14:textId="3B7CB6CB" w:rsidR="007A62A5" w:rsidRDefault="007A62A5" w:rsidP="007A62A5">
            <w:r>
              <w:t>Kelias Nr. ku123 (Privažiuojamasis kelias prie</w:t>
            </w:r>
          </w:p>
          <w:p w14:paraId="3CB89A59" w14:textId="3A7D5B32" w:rsidR="007A62A5" w:rsidRDefault="007A62A5" w:rsidP="007A62A5">
            <w:r>
              <w:lastRenderedPageBreak/>
              <w:t xml:space="preserve">gyvenamųjų namų </w:t>
            </w:r>
            <w:proofErr w:type="spellStart"/>
            <w:r>
              <w:t>Paąžuolių</w:t>
            </w:r>
            <w:proofErr w:type="spellEnd"/>
            <w:r>
              <w:t xml:space="preserve"> k. nuo kelio Nr. 1229)</w:t>
            </w:r>
          </w:p>
        </w:tc>
        <w:tc>
          <w:tcPr>
            <w:tcW w:w="800" w:type="pct"/>
            <w:tcBorders>
              <w:top w:val="single" w:sz="4" w:space="0" w:color="auto"/>
              <w:left w:val="single" w:sz="4" w:space="0" w:color="auto"/>
              <w:bottom w:val="single" w:sz="4" w:space="0" w:color="auto"/>
              <w:right w:val="single" w:sz="4" w:space="0" w:color="auto"/>
            </w:tcBorders>
          </w:tcPr>
          <w:p w14:paraId="110623F9" w14:textId="12F09AA4" w:rsidR="007A62A5" w:rsidRDefault="007A62A5" w:rsidP="007A62A5">
            <w:proofErr w:type="spellStart"/>
            <w:r>
              <w:lastRenderedPageBreak/>
              <w:t>Paąžuolių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39EC08E" w14:textId="5471727B" w:rsidR="007A62A5" w:rsidRDefault="007A62A5" w:rsidP="007A62A5">
            <w:r>
              <w:t>4400-6446-9929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C4DCACB" w14:textId="6457673D" w:rsidR="007A62A5" w:rsidRDefault="007A62A5" w:rsidP="007A62A5">
            <w:pPr>
              <w:jc w:val="right"/>
            </w:pPr>
            <w:r>
              <w:t>285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F69CB53" w14:textId="671D7155" w:rsidR="007A62A5" w:rsidRDefault="007A62A5" w:rsidP="007A62A5">
            <w:r>
              <w:t>012629</w:t>
            </w:r>
          </w:p>
        </w:tc>
        <w:tc>
          <w:tcPr>
            <w:tcW w:w="600" w:type="pct"/>
            <w:tcBorders>
              <w:top w:val="single" w:sz="4" w:space="0" w:color="auto"/>
              <w:left w:val="single" w:sz="4" w:space="0" w:color="auto"/>
              <w:bottom w:val="single" w:sz="4" w:space="0" w:color="auto"/>
              <w:right w:val="single" w:sz="4" w:space="0" w:color="auto"/>
            </w:tcBorders>
          </w:tcPr>
          <w:p w14:paraId="18AA197A" w14:textId="62E65875" w:rsidR="007A62A5" w:rsidRPr="00FC23D0" w:rsidRDefault="007A62A5" w:rsidP="007A62A5">
            <w:pPr>
              <w:jc w:val="right"/>
            </w:pPr>
            <w:r w:rsidRPr="00485182">
              <w:t>1661,00</w:t>
            </w:r>
          </w:p>
        </w:tc>
        <w:tc>
          <w:tcPr>
            <w:tcW w:w="666" w:type="pct"/>
            <w:tcBorders>
              <w:top w:val="single" w:sz="4" w:space="0" w:color="auto"/>
              <w:left w:val="single" w:sz="4" w:space="0" w:color="auto"/>
              <w:bottom w:val="single" w:sz="4" w:space="0" w:color="auto"/>
              <w:right w:val="single" w:sz="4" w:space="0" w:color="auto"/>
            </w:tcBorders>
          </w:tcPr>
          <w:p w14:paraId="50A02D91" w14:textId="39DC6FEC" w:rsidR="007A62A5" w:rsidRPr="00FC23D0" w:rsidRDefault="007A62A5" w:rsidP="007A62A5">
            <w:pPr>
              <w:jc w:val="right"/>
            </w:pPr>
            <w:r w:rsidRPr="00485182">
              <w:t>1183,29</w:t>
            </w:r>
          </w:p>
        </w:tc>
      </w:tr>
      <w:tr w:rsidR="007A62A5" w:rsidRPr="00291427" w14:paraId="7BD3712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DBB2F10"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9046154" w14:textId="3D8353A7" w:rsidR="007A62A5" w:rsidRDefault="007A62A5" w:rsidP="007A62A5">
            <w:r>
              <w:t>Kelias Nr. ku122 (Privažiuojamasis kelias prie</w:t>
            </w:r>
          </w:p>
          <w:p w14:paraId="51093D72" w14:textId="722D058E" w:rsidR="007A62A5" w:rsidRDefault="007A62A5" w:rsidP="007A62A5">
            <w:r>
              <w:t xml:space="preserve">gyvenamųjų namų </w:t>
            </w:r>
            <w:proofErr w:type="spellStart"/>
            <w:r>
              <w:t>Auguškų</w:t>
            </w:r>
            <w:proofErr w:type="spellEnd"/>
            <w:r>
              <w:t xml:space="preserve"> k. nuo kelio Nr. 1229)</w:t>
            </w:r>
          </w:p>
        </w:tc>
        <w:tc>
          <w:tcPr>
            <w:tcW w:w="800" w:type="pct"/>
            <w:tcBorders>
              <w:top w:val="single" w:sz="4" w:space="0" w:color="auto"/>
              <w:left w:val="single" w:sz="4" w:space="0" w:color="auto"/>
              <w:bottom w:val="single" w:sz="4" w:space="0" w:color="auto"/>
              <w:right w:val="single" w:sz="4" w:space="0" w:color="auto"/>
            </w:tcBorders>
          </w:tcPr>
          <w:p w14:paraId="6A8726F0" w14:textId="1D43D1F6" w:rsidR="007A62A5" w:rsidRDefault="007A62A5" w:rsidP="007A62A5">
            <w:proofErr w:type="spellStart"/>
            <w:r>
              <w:t>Auguškų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DEDADF0" w14:textId="1D637F11" w:rsidR="007A62A5" w:rsidRDefault="007A62A5" w:rsidP="007A62A5">
            <w:r>
              <w:t>4400-6446-9940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36A77C" w14:textId="05EDD18C" w:rsidR="007A62A5" w:rsidRDefault="007A62A5" w:rsidP="007A62A5">
            <w:pPr>
              <w:jc w:val="right"/>
            </w:pPr>
            <w:r>
              <w:t>300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5C3E49E" w14:textId="788A69BB" w:rsidR="007A62A5" w:rsidRDefault="007A62A5" w:rsidP="007A62A5">
            <w:r>
              <w:t>012628</w:t>
            </w:r>
          </w:p>
        </w:tc>
        <w:tc>
          <w:tcPr>
            <w:tcW w:w="600" w:type="pct"/>
            <w:tcBorders>
              <w:top w:val="single" w:sz="4" w:space="0" w:color="auto"/>
              <w:left w:val="single" w:sz="4" w:space="0" w:color="auto"/>
              <w:bottom w:val="single" w:sz="4" w:space="0" w:color="auto"/>
              <w:right w:val="single" w:sz="4" w:space="0" w:color="auto"/>
            </w:tcBorders>
          </w:tcPr>
          <w:p w14:paraId="47262717" w14:textId="58BE8E65" w:rsidR="007A62A5" w:rsidRPr="00FC23D0" w:rsidRDefault="007A62A5" w:rsidP="007A62A5">
            <w:pPr>
              <w:jc w:val="right"/>
            </w:pPr>
            <w:r w:rsidRPr="00485182">
              <w:t>1159,00</w:t>
            </w:r>
          </w:p>
        </w:tc>
        <w:tc>
          <w:tcPr>
            <w:tcW w:w="666" w:type="pct"/>
            <w:tcBorders>
              <w:top w:val="single" w:sz="4" w:space="0" w:color="auto"/>
              <w:left w:val="single" w:sz="4" w:space="0" w:color="auto"/>
              <w:bottom w:val="single" w:sz="4" w:space="0" w:color="auto"/>
              <w:right w:val="single" w:sz="4" w:space="0" w:color="auto"/>
            </w:tcBorders>
          </w:tcPr>
          <w:p w14:paraId="1DB675D7" w14:textId="19F10D89" w:rsidR="007A62A5" w:rsidRPr="00FC23D0" w:rsidRDefault="007A62A5" w:rsidP="007A62A5">
            <w:pPr>
              <w:jc w:val="right"/>
            </w:pPr>
            <w:r w:rsidRPr="00485182">
              <w:t>825,57</w:t>
            </w:r>
          </w:p>
        </w:tc>
      </w:tr>
      <w:tr w:rsidR="007A62A5" w:rsidRPr="00291427" w14:paraId="457DF78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9A8B9E9"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972BCEC" w14:textId="7AF384D6" w:rsidR="007A62A5" w:rsidRDefault="007A62A5" w:rsidP="007A62A5">
            <w:r>
              <w:t>Kelias Nr. ku144 (Privažiuojamasis kelias prie</w:t>
            </w:r>
          </w:p>
          <w:p w14:paraId="58F10A44" w14:textId="776F75A9" w:rsidR="007A62A5" w:rsidRDefault="007A62A5" w:rsidP="007A62A5">
            <w:r>
              <w:t xml:space="preserve">gyvenamųjų namų nuo </w:t>
            </w:r>
            <w:proofErr w:type="spellStart"/>
            <w:r>
              <w:t>Didžiakaimio</w:t>
            </w:r>
            <w:proofErr w:type="spellEnd"/>
            <w:r>
              <w:t xml:space="preserve"> g., </w:t>
            </w:r>
            <w:proofErr w:type="spellStart"/>
            <w:r>
              <w:t>Didžiakaimio</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3223BED3" w14:textId="12CC4D6A" w:rsidR="007A62A5" w:rsidRDefault="007A62A5" w:rsidP="007A62A5">
            <w:proofErr w:type="spellStart"/>
            <w:r>
              <w:t>Didžiakaimio</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05C829D" w14:textId="37D8B004" w:rsidR="007A62A5" w:rsidRDefault="007A62A5" w:rsidP="007A62A5">
            <w:r>
              <w:t>4400-6450-6943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80B9256" w14:textId="11E44832" w:rsidR="007A62A5" w:rsidRDefault="007A62A5" w:rsidP="007A62A5">
            <w:pPr>
              <w:jc w:val="right"/>
            </w:pPr>
            <w:r>
              <w:t>671</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EF9A3CB" w14:textId="521000E6" w:rsidR="007A62A5" w:rsidRDefault="007A62A5" w:rsidP="007A62A5">
            <w:r>
              <w:t>012648</w:t>
            </w:r>
          </w:p>
        </w:tc>
        <w:tc>
          <w:tcPr>
            <w:tcW w:w="600" w:type="pct"/>
            <w:tcBorders>
              <w:top w:val="single" w:sz="4" w:space="0" w:color="auto"/>
              <w:left w:val="single" w:sz="4" w:space="0" w:color="auto"/>
              <w:bottom w:val="single" w:sz="4" w:space="0" w:color="auto"/>
              <w:right w:val="single" w:sz="4" w:space="0" w:color="auto"/>
            </w:tcBorders>
          </w:tcPr>
          <w:p w14:paraId="1A0D5F37" w14:textId="2169947B" w:rsidR="007A62A5" w:rsidRPr="00FC23D0" w:rsidRDefault="007A62A5" w:rsidP="007A62A5">
            <w:pPr>
              <w:jc w:val="right"/>
            </w:pPr>
            <w:r w:rsidRPr="00485182">
              <w:t>2561,00</w:t>
            </w:r>
          </w:p>
        </w:tc>
        <w:tc>
          <w:tcPr>
            <w:tcW w:w="666" w:type="pct"/>
            <w:tcBorders>
              <w:top w:val="single" w:sz="4" w:space="0" w:color="auto"/>
              <w:left w:val="single" w:sz="4" w:space="0" w:color="auto"/>
              <w:bottom w:val="single" w:sz="4" w:space="0" w:color="auto"/>
              <w:right w:val="single" w:sz="4" w:space="0" w:color="auto"/>
            </w:tcBorders>
          </w:tcPr>
          <w:p w14:paraId="0E0A8ADD" w14:textId="6A71F9B7" w:rsidR="007A62A5" w:rsidRPr="00FC23D0" w:rsidRDefault="007A62A5" w:rsidP="007A62A5">
            <w:pPr>
              <w:jc w:val="right"/>
            </w:pPr>
            <w:r w:rsidRPr="00485182">
              <w:t>1824,41</w:t>
            </w:r>
          </w:p>
        </w:tc>
      </w:tr>
      <w:tr w:rsidR="007A62A5" w:rsidRPr="00291427" w14:paraId="1CE912A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C8D0B0D"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EC801D8" w14:textId="32C56CD8" w:rsidR="007A62A5" w:rsidRDefault="007A62A5" w:rsidP="007A62A5">
            <w:r>
              <w:t>Kelias Nr. ku108 (Privažiuojamasis kelias prie Plaštakos</w:t>
            </w:r>
          </w:p>
          <w:p w14:paraId="19ED9684" w14:textId="5AED5A28" w:rsidR="007A62A5" w:rsidRDefault="007A62A5" w:rsidP="007A62A5">
            <w:r>
              <w:t>upelio, Plaštakos k. nuo kelio Nr. 4805)</w:t>
            </w:r>
          </w:p>
        </w:tc>
        <w:tc>
          <w:tcPr>
            <w:tcW w:w="800" w:type="pct"/>
            <w:tcBorders>
              <w:top w:val="single" w:sz="4" w:space="0" w:color="auto"/>
              <w:left w:val="single" w:sz="4" w:space="0" w:color="auto"/>
              <w:bottom w:val="single" w:sz="4" w:space="0" w:color="auto"/>
              <w:right w:val="single" w:sz="4" w:space="0" w:color="auto"/>
            </w:tcBorders>
          </w:tcPr>
          <w:p w14:paraId="4AB4008C" w14:textId="07FA4AF0" w:rsidR="007A62A5" w:rsidRDefault="007A62A5" w:rsidP="007A62A5">
            <w:r>
              <w:t xml:space="preserve">Plaštakos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685D658" w14:textId="281996DB" w:rsidR="007A62A5" w:rsidRDefault="007A62A5" w:rsidP="007A62A5">
            <w:r>
              <w:t>4400-6446-9746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77CE5DC" w14:textId="059E4689" w:rsidR="007A62A5" w:rsidRDefault="007A62A5" w:rsidP="007A62A5">
            <w:pPr>
              <w:jc w:val="right"/>
            </w:pPr>
            <w:r>
              <w:t>317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D8ACE03" w14:textId="4B404A0E" w:rsidR="007A62A5" w:rsidRDefault="007A62A5" w:rsidP="007A62A5">
            <w:r>
              <w:t>012615</w:t>
            </w:r>
          </w:p>
        </w:tc>
        <w:tc>
          <w:tcPr>
            <w:tcW w:w="600" w:type="pct"/>
            <w:tcBorders>
              <w:top w:val="single" w:sz="4" w:space="0" w:color="auto"/>
              <w:left w:val="single" w:sz="4" w:space="0" w:color="auto"/>
              <w:bottom w:val="single" w:sz="4" w:space="0" w:color="auto"/>
              <w:right w:val="single" w:sz="4" w:space="0" w:color="auto"/>
            </w:tcBorders>
          </w:tcPr>
          <w:p w14:paraId="310E1F8F" w14:textId="3185C2D0" w:rsidR="007A62A5" w:rsidRPr="00FC23D0" w:rsidRDefault="007A62A5" w:rsidP="007A62A5">
            <w:pPr>
              <w:jc w:val="right"/>
            </w:pPr>
            <w:r w:rsidRPr="00485182">
              <w:t>1226,00</w:t>
            </w:r>
          </w:p>
        </w:tc>
        <w:tc>
          <w:tcPr>
            <w:tcW w:w="666" w:type="pct"/>
            <w:tcBorders>
              <w:top w:val="single" w:sz="4" w:space="0" w:color="auto"/>
              <w:left w:val="single" w:sz="4" w:space="0" w:color="auto"/>
              <w:bottom w:val="single" w:sz="4" w:space="0" w:color="auto"/>
              <w:right w:val="single" w:sz="4" w:space="0" w:color="auto"/>
            </w:tcBorders>
          </w:tcPr>
          <w:p w14:paraId="05DD7BF5" w14:textId="66B9C794" w:rsidR="007A62A5" w:rsidRPr="00FC23D0" w:rsidRDefault="007A62A5" w:rsidP="007A62A5">
            <w:pPr>
              <w:jc w:val="right"/>
            </w:pPr>
            <w:r w:rsidRPr="00485182">
              <w:t>873,24</w:t>
            </w:r>
          </w:p>
        </w:tc>
      </w:tr>
      <w:tr w:rsidR="007A62A5" w:rsidRPr="00291427" w14:paraId="61A688C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08E9F4C"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96EC3E1" w14:textId="019F5B50" w:rsidR="007A62A5" w:rsidRDefault="007A62A5" w:rsidP="007A62A5">
            <w:r>
              <w:t>Kelias Nr. ku104 (Privažiuojamasis kelias prie Sargūnų k.</w:t>
            </w:r>
          </w:p>
          <w:p w14:paraId="5A820D2F" w14:textId="6BC3C29E" w:rsidR="007A62A5" w:rsidRDefault="007A62A5" w:rsidP="007A62A5">
            <w:r>
              <w:t xml:space="preserve">nuo </w:t>
            </w:r>
            <w:proofErr w:type="spellStart"/>
            <w:r>
              <w:t>Judinio</w:t>
            </w:r>
            <w:proofErr w:type="spellEnd"/>
            <w:r>
              <w:t xml:space="preserve"> g., </w:t>
            </w:r>
            <w:proofErr w:type="spellStart"/>
            <w:r>
              <w:t>Staškūniškio</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4A40B777" w14:textId="43A1A32E" w:rsidR="007A62A5" w:rsidRDefault="007A62A5" w:rsidP="007A62A5">
            <w:r>
              <w:t xml:space="preserve">Sargūnų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FCB1F95" w14:textId="59279454" w:rsidR="007A62A5" w:rsidRDefault="007A62A5" w:rsidP="007A62A5">
            <w:r>
              <w:t>4400-6450-6921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E875852" w14:textId="2C884A79" w:rsidR="007A62A5" w:rsidRDefault="007A62A5" w:rsidP="007A62A5">
            <w:pPr>
              <w:jc w:val="right"/>
            </w:pPr>
            <w:r>
              <w:t>854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953F650" w14:textId="10BE78CC" w:rsidR="007A62A5" w:rsidRDefault="007A62A5" w:rsidP="007A62A5">
            <w:r>
              <w:t>012611</w:t>
            </w:r>
          </w:p>
        </w:tc>
        <w:tc>
          <w:tcPr>
            <w:tcW w:w="600" w:type="pct"/>
            <w:tcBorders>
              <w:top w:val="single" w:sz="4" w:space="0" w:color="auto"/>
              <w:left w:val="single" w:sz="4" w:space="0" w:color="auto"/>
              <w:bottom w:val="single" w:sz="4" w:space="0" w:color="auto"/>
              <w:right w:val="single" w:sz="4" w:space="0" w:color="auto"/>
            </w:tcBorders>
          </w:tcPr>
          <w:p w14:paraId="351D4191" w14:textId="738F7D87" w:rsidR="007A62A5" w:rsidRPr="00FC23D0" w:rsidRDefault="007A62A5" w:rsidP="007A62A5">
            <w:pPr>
              <w:jc w:val="right"/>
            </w:pPr>
            <w:r w:rsidRPr="00485182">
              <w:t>3225,00</w:t>
            </w:r>
          </w:p>
        </w:tc>
        <w:tc>
          <w:tcPr>
            <w:tcW w:w="666" w:type="pct"/>
            <w:tcBorders>
              <w:top w:val="single" w:sz="4" w:space="0" w:color="auto"/>
              <w:left w:val="single" w:sz="4" w:space="0" w:color="auto"/>
              <w:bottom w:val="single" w:sz="4" w:space="0" w:color="auto"/>
              <w:right w:val="single" w:sz="4" w:space="0" w:color="auto"/>
            </w:tcBorders>
          </w:tcPr>
          <w:p w14:paraId="3E691DBC" w14:textId="62CF8752" w:rsidR="007A62A5" w:rsidRPr="00FC23D0" w:rsidRDefault="007A62A5" w:rsidP="007A62A5">
            <w:pPr>
              <w:jc w:val="right"/>
            </w:pPr>
            <w:r w:rsidRPr="00485182">
              <w:t>2297,29</w:t>
            </w:r>
          </w:p>
        </w:tc>
      </w:tr>
      <w:tr w:rsidR="007A62A5" w:rsidRPr="00291427" w14:paraId="2537FC3B"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CD9AE61"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FE44F83" w14:textId="502AABB6" w:rsidR="007A62A5" w:rsidRDefault="007A62A5" w:rsidP="007A62A5">
            <w:r>
              <w:t>Kelias Nr. ku99 (Privažiuojamasis kelias prie</w:t>
            </w:r>
          </w:p>
          <w:p w14:paraId="56039DA6" w14:textId="100A35D1" w:rsidR="007A62A5" w:rsidRDefault="007A62A5" w:rsidP="007A62A5">
            <w:r>
              <w:t xml:space="preserve">gyvenamųjų namų </w:t>
            </w:r>
            <w:proofErr w:type="spellStart"/>
            <w:r>
              <w:t>Navasiolkos</w:t>
            </w:r>
            <w:proofErr w:type="spellEnd"/>
            <w:r>
              <w:t xml:space="preserve"> k. nuo kelio Nr. 1229)</w:t>
            </w:r>
          </w:p>
        </w:tc>
        <w:tc>
          <w:tcPr>
            <w:tcW w:w="800" w:type="pct"/>
            <w:tcBorders>
              <w:top w:val="single" w:sz="4" w:space="0" w:color="auto"/>
              <w:left w:val="single" w:sz="4" w:space="0" w:color="auto"/>
              <w:bottom w:val="single" w:sz="4" w:space="0" w:color="auto"/>
              <w:right w:val="single" w:sz="4" w:space="0" w:color="auto"/>
            </w:tcBorders>
          </w:tcPr>
          <w:p w14:paraId="63C3BE0C" w14:textId="54539BBA" w:rsidR="007A62A5" w:rsidRDefault="007A62A5" w:rsidP="007A62A5">
            <w:proofErr w:type="spellStart"/>
            <w:r>
              <w:t>Navasiolkos</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75EBCE8" w14:textId="3EBFB9E2" w:rsidR="007A62A5" w:rsidRDefault="007A62A5" w:rsidP="007A62A5">
            <w:r>
              <w:t>4400-6446-9936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881F55C" w14:textId="06A5EBD2" w:rsidR="007A62A5" w:rsidRDefault="007A62A5" w:rsidP="007A62A5">
            <w:pPr>
              <w:jc w:val="right"/>
            </w:pPr>
            <w:r>
              <w:t>156</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CAEA588" w14:textId="04667FBE" w:rsidR="007A62A5" w:rsidRDefault="007A62A5" w:rsidP="007A62A5">
            <w:r>
              <w:t>012606</w:t>
            </w:r>
          </w:p>
        </w:tc>
        <w:tc>
          <w:tcPr>
            <w:tcW w:w="600" w:type="pct"/>
            <w:tcBorders>
              <w:top w:val="single" w:sz="4" w:space="0" w:color="auto"/>
              <w:left w:val="single" w:sz="4" w:space="0" w:color="auto"/>
              <w:bottom w:val="single" w:sz="4" w:space="0" w:color="auto"/>
              <w:right w:val="single" w:sz="4" w:space="0" w:color="auto"/>
            </w:tcBorders>
          </w:tcPr>
          <w:p w14:paraId="03114DD1" w14:textId="60789E88" w:rsidR="007A62A5" w:rsidRPr="00FC23D0" w:rsidRDefault="007A62A5" w:rsidP="007A62A5">
            <w:pPr>
              <w:jc w:val="right"/>
            </w:pPr>
            <w:r w:rsidRPr="00485182">
              <w:t>739,00</w:t>
            </w:r>
          </w:p>
        </w:tc>
        <w:tc>
          <w:tcPr>
            <w:tcW w:w="666" w:type="pct"/>
            <w:tcBorders>
              <w:top w:val="single" w:sz="4" w:space="0" w:color="auto"/>
              <w:left w:val="single" w:sz="4" w:space="0" w:color="auto"/>
              <w:bottom w:val="single" w:sz="4" w:space="0" w:color="auto"/>
              <w:right w:val="single" w:sz="4" w:space="0" w:color="auto"/>
            </w:tcBorders>
          </w:tcPr>
          <w:p w14:paraId="49E304B2" w14:textId="0E66A37F" w:rsidR="007A62A5" w:rsidRPr="00FC23D0" w:rsidRDefault="007A62A5" w:rsidP="007A62A5">
            <w:pPr>
              <w:jc w:val="right"/>
            </w:pPr>
            <w:r w:rsidRPr="00485182">
              <w:t>526,38</w:t>
            </w:r>
          </w:p>
        </w:tc>
      </w:tr>
      <w:tr w:rsidR="007A62A5" w:rsidRPr="00291427" w14:paraId="5FB6F0D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FD42C90"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833386B" w14:textId="5412415D" w:rsidR="007A62A5" w:rsidRDefault="007A62A5" w:rsidP="007A62A5">
            <w:r>
              <w:t>Kelias Nr. ku98 (Privažiuojamasis kelias prie</w:t>
            </w:r>
          </w:p>
          <w:p w14:paraId="39BE74F1" w14:textId="5B6263ED" w:rsidR="007A62A5" w:rsidRDefault="007A62A5" w:rsidP="007A62A5">
            <w:r>
              <w:t xml:space="preserve">vandentiekio gręžinio </w:t>
            </w:r>
            <w:proofErr w:type="spellStart"/>
            <w:r>
              <w:t>Luciūnų</w:t>
            </w:r>
            <w:proofErr w:type="spellEnd"/>
            <w:r>
              <w:t xml:space="preserve"> k. nuo kelio Nr. 1229)</w:t>
            </w:r>
          </w:p>
        </w:tc>
        <w:tc>
          <w:tcPr>
            <w:tcW w:w="800" w:type="pct"/>
            <w:tcBorders>
              <w:top w:val="single" w:sz="4" w:space="0" w:color="auto"/>
              <w:left w:val="single" w:sz="4" w:space="0" w:color="auto"/>
              <w:bottom w:val="single" w:sz="4" w:space="0" w:color="auto"/>
              <w:right w:val="single" w:sz="4" w:space="0" w:color="auto"/>
            </w:tcBorders>
          </w:tcPr>
          <w:p w14:paraId="5A99194A" w14:textId="010BDF30" w:rsidR="007A62A5" w:rsidRDefault="007A62A5" w:rsidP="007A62A5">
            <w:proofErr w:type="spellStart"/>
            <w:r>
              <w:t>Luciūnų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E6C209F" w14:textId="5D7BBA07" w:rsidR="007A62A5" w:rsidRDefault="007A62A5" w:rsidP="007A62A5">
            <w:r>
              <w:t>4400-6446-9950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B077F4B" w14:textId="77777777" w:rsidR="007A62A5" w:rsidRDefault="007A62A5" w:rsidP="007A62A5">
            <w:pPr>
              <w:jc w:val="right"/>
            </w:pPr>
            <w:r>
              <w:t>160</w:t>
            </w:r>
          </w:p>
          <w:p w14:paraId="552C4D73" w14:textId="1BC2298B" w:rsidR="007A62A5" w:rsidRDefault="007A62A5" w:rsidP="007A62A5">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FA41EE1" w14:textId="1DB36CD1" w:rsidR="007A62A5" w:rsidRDefault="007A62A5" w:rsidP="007A62A5">
            <w:r>
              <w:t>012605</w:t>
            </w:r>
          </w:p>
        </w:tc>
        <w:tc>
          <w:tcPr>
            <w:tcW w:w="600" w:type="pct"/>
            <w:tcBorders>
              <w:top w:val="single" w:sz="4" w:space="0" w:color="auto"/>
              <w:left w:val="single" w:sz="4" w:space="0" w:color="auto"/>
              <w:bottom w:val="single" w:sz="4" w:space="0" w:color="auto"/>
              <w:right w:val="single" w:sz="4" w:space="0" w:color="auto"/>
            </w:tcBorders>
          </w:tcPr>
          <w:p w14:paraId="76415901" w14:textId="129AFBAF" w:rsidR="007A62A5" w:rsidRPr="00FC23D0" w:rsidRDefault="007A62A5" w:rsidP="007A62A5">
            <w:pPr>
              <w:jc w:val="right"/>
            </w:pPr>
            <w:r w:rsidRPr="00485182">
              <w:t>536,00</w:t>
            </w:r>
          </w:p>
        </w:tc>
        <w:tc>
          <w:tcPr>
            <w:tcW w:w="666" w:type="pct"/>
            <w:tcBorders>
              <w:top w:val="single" w:sz="4" w:space="0" w:color="auto"/>
              <w:left w:val="single" w:sz="4" w:space="0" w:color="auto"/>
              <w:bottom w:val="single" w:sz="4" w:space="0" w:color="auto"/>
              <w:right w:val="single" w:sz="4" w:space="0" w:color="auto"/>
            </w:tcBorders>
          </w:tcPr>
          <w:p w14:paraId="44006F34" w14:textId="5EB6130F" w:rsidR="007A62A5" w:rsidRPr="00FC23D0" w:rsidRDefault="007A62A5" w:rsidP="007A62A5">
            <w:pPr>
              <w:jc w:val="right"/>
            </w:pPr>
            <w:r w:rsidRPr="00485182">
              <w:t>382,05</w:t>
            </w:r>
          </w:p>
        </w:tc>
      </w:tr>
      <w:tr w:rsidR="007A62A5" w:rsidRPr="00291427" w14:paraId="0B781E7A" w14:textId="77777777" w:rsidTr="00CF5346">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347DC120" w14:textId="77777777" w:rsidR="007A62A5" w:rsidRPr="00FC23D0" w:rsidRDefault="007A62A5" w:rsidP="007A62A5">
            <w:pPr>
              <w:numPr>
                <w:ilvl w:val="0"/>
                <w:numId w:val="3"/>
              </w:numPr>
              <w:ind w:left="510"/>
            </w:pPr>
          </w:p>
        </w:tc>
        <w:tc>
          <w:tcPr>
            <w:tcW w:w="933" w:type="pct"/>
            <w:vMerge w:val="restart"/>
            <w:tcBorders>
              <w:top w:val="single" w:sz="4" w:space="0" w:color="auto"/>
              <w:left w:val="single" w:sz="4" w:space="0" w:color="auto"/>
              <w:right w:val="single" w:sz="4" w:space="0" w:color="auto"/>
            </w:tcBorders>
            <w:shd w:val="clear" w:color="auto" w:fill="auto"/>
          </w:tcPr>
          <w:p w14:paraId="2183C2F6" w14:textId="63F6D7BE" w:rsidR="007A62A5" w:rsidRDefault="007A62A5" w:rsidP="007A62A5">
            <w:r>
              <w:t>Kelias Nr. ku80 (Pravažiuojamasis kelias nuo Malūno</w:t>
            </w:r>
          </w:p>
          <w:p w14:paraId="5766B966" w14:textId="0FBF78F5" w:rsidR="007A62A5" w:rsidRDefault="007A62A5" w:rsidP="007A62A5">
            <w:r>
              <w:t xml:space="preserve">g., </w:t>
            </w:r>
            <w:proofErr w:type="spellStart"/>
            <w:r>
              <w:t>Staškūniškio</w:t>
            </w:r>
            <w:proofErr w:type="spellEnd"/>
            <w:r>
              <w:t xml:space="preserve"> k. iki Džiugų k., Kavarsko sen.)</w:t>
            </w:r>
          </w:p>
        </w:tc>
        <w:tc>
          <w:tcPr>
            <w:tcW w:w="800" w:type="pct"/>
            <w:tcBorders>
              <w:top w:val="single" w:sz="4" w:space="0" w:color="auto"/>
              <w:left w:val="single" w:sz="4" w:space="0" w:color="auto"/>
              <w:bottom w:val="single" w:sz="4" w:space="0" w:color="auto"/>
              <w:right w:val="single" w:sz="4" w:space="0" w:color="auto"/>
            </w:tcBorders>
          </w:tcPr>
          <w:p w14:paraId="1AE3508E" w14:textId="06917C22" w:rsidR="007A62A5" w:rsidRDefault="007A62A5" w:rsidP="007A62A5">
            <w:proofErr w:type="spellStart"/>
            <w:r>
              <w:t>Staškūniškio</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D960A8A" w14:textId="5F073BFC" w:rsidR="007A62A5" w:rsidRDefault="007A62A5" w:rsidP="007A62A5">
            <w:r>
              <w:t>4400-6450-6987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01F1764" w14:textId="15830944" w:rsidR="007A62A5" w:rsidRDefault="007A62A5" w:rsidP="007A62A5">
            <w:pPr>
              <w:jc w:val="right"/>
            </w:pPr>
            <w:r>
              <w:t>101</w:t>
            </w:r>
          </w:p>
        </w:tc>
        <w:tc>
          <w:tcPr>
            <w:tcW w:w="467" w:type="pct"/>
            <w:gridSpan w:val="2"/>
            <w:vMerge w:val="restart"/>
            <w:tcBorders>
              <w:top w:val="single" w:sz="4" w:space="0" w:color="auto"/>
              <w:left w:val="single" w:sz="4" w:space="0" w:color="auto"/>
              <w:right w:val="single" w:sz="4" w:space="0" w:color="auto"/>
            </w:tcBorders>
            <w:shd w:val="clear" w:color="auto" w:fill="auto"/>
          </w:tcPr>
          <w:p w14:paraId="63D12733" w14:textId="3C5F3CBB" w:rsidR="007A62A5" w:rsidRDefault="007A62A5" w:rsidP="007A62A5">
            <w:r>
              <w:t>012589</w:t>
            </w:r>
          </w:p>
        </w:tc>
        <w:tc>
          <w:tcPr>
            <w:tcW w:w="600" w:type="pct"/>
            <w:vMerge w:val="restart"/>
            <w:tcBorders>
              <w:top w:val="single" w:sz="4" w:space="0" w:color="auto"/>
              <w:left w:val="single" w:sz="4" w:space="0" w:color="auto"/>
              <w:right w:val="single" w:sz="4" w:space="0" w:color="auto"/>
            </w:tcBorders>
          </w:tcPr>
          <w:p w14:paraId="69D9C17E" w14:textId="67CAF5E0" w:rsidR="007A62A5" w:rsidRPr="00FC23D0" w:rsidRDefault="007A62A5" w:rsidP="007A62A5">
            <w:pPr>
              <w:jc w:val="right"/>
            </w:pPr>
            <w:r w:rsidRPr="00B22149">
              <w:t>2894,00</w:t>
            </w:r>
          </w:p>
        </w:tc>
        <w:tc>
          <w:tcPr>
            <w:tcW w:w="666" w:type="pct"/>
            <w:vMerge w:val="restart"/>
            <w:tcBorders>
              <w:top w:val="single" w:sz="4" w:space="0" w:color="auto"/>
              <w:left w:val="single" w:sz="4" w:space="0" w:color="auto"/>
              <w:right w:val="single" w:sz="4" w:space="0" w:color="auto"/>
            </w:tcBorders>
          </w:tcPr>
          <w:p w14:paraId="61E0E32D" w14:textId="704772A8" w:rsidR="007A62A5" w:rsidRPr="00FC23D0" w:rsidRDefault="007A62A5" w:rsidP="007A62A5">
            <w:pPr>
              <w:jc w:val="right"/>
            </w:pPr>
            <w:r w:rsidRPr="00943ED9">
              <w:t>2061,46</w:t>
            </w:r>
          </w:p>
        </w:tc>
      </w:tr>
      <w:tr w:rsidR="007A62A5" w:rsidRPr="00291427" w14:paraId="5EF9302C" w14:textId="77777777" w:rsidTr="00CF5346">
        <w:trPr>
          <w:trHeight w:val="270"/>
        </w:trPr>
        <w:tc>
          <w:tcPr>
            <w:tcW w:w="334" w:type="pct"/>
            <w:vMerge/>
            <w:tcBorders>
              <w:left w:val="single" w:sz="4" w:space="0" w:color="auto"/>
              <w:bottom w:val="single" w:sz="4" w:space="0" w:color="auto"/>
              <w:right w:val="single" w:sz="4" w:space="0" w:color="auto"/>
            </w:tcBorders>
            <w:shd w:val="clear" w:color="auto" w:fill="auto"/>
          </w:tcPr>
          <w:p w14:paraId="1A35DBBB" w14:textId="77777777" w:rsidR="007A62A5" w:rsidRPr="00FC23D0" w:rsidRDefault="007A62A5" w:rsidP="007A62A5">
            <w:pPr>
              <w:numPr>
                <w:ilvl w:val="0"/>
                <w:numId w:val="3"/>
              </w:numPr>
              <w:ind w:left="510"/>
            </w:pPr>
          </w:p>
        </w:tc>
        <w:tc>
          <w:tcPr>
            <w:tcW w:w="933" w:type="pct"/>
            <w:vMerge/>
            <w:tcBorders>
              <w:left w:val="single" w:sz="4" w:space="0" w:color="auto"/>
              <w:bottom w:val="single" w:sz="4" w:space="0" w:color="auto"/>
              <w:right w:val="single" w:sz="4" w:space="0" w:color="auto"/>
            </w:tcBorders>
            <w:shd w:val="clear" w:color="auto" w:fill="auto"/>
          </w:tcPr>
          <w:p w14:paraId="1F3B4B42" w14:textId="6E4328DE" w:rsidR="007A62A5" w:rsidRDefault="007A62A5" w:rsidP="007A62A5"/>
        </w:tc>
        <w:tc>
          <w:tcPr>
            <w:tcW w:w="800" w:type="pct"/>
            <w:tcBorders>
              <w:top w:val="single" w:sz="4" w:space="0" w:color="auto"/>
              <w:left w:val="single" w:sz="4" w:space="0" w:color="auto"/>
              <w:bottom w:val="single" w:sz="4" w:space="0" w:color="auto"/>
              <w:right w:val="single" w:sz="4" w:space="0" w:color="auto"/>
            </w:tcBorders>
          </w:tcPr>
          <w:p w14:paraId="40C2F0E7" w14:textId="7781A49D" w:rsidR="007A62A5" w:rsidRDefault="007A62A5" w:rsidP="007A62A5">
            <w:proofErr w:type="spellStart"/>
            <w:r>
              <w:t>Staškūniškio</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1A0A42A" w14:textId="3F8FF5D1" w:rsidR="007A62A5" w:rsidRDefault="007A62A5" w:rsidP="007A62A5">
            <w:r>
              <w:t>4400-6450-6998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AC6955B" w14:textId="43692770" w:rsidR="007A62A5" w:rsidRDefault="007A62A5" w:rsidP="007A62A5">
            <w:pPr>
              <w:jc w:val="right"/>
            </w:pPr>
            <w:r>
              <w:t>163</w:t>
            </w:r>
          </w:p>
        </w:tc>
        <w:tc>
          <w:tcPr>
            <w:tcW w:w="467" w:type="pct"/>
            <w:gridSpan w:val="2"/>
            <w:vMerge/>
            <w:tcBorders>
              <w:left w:val="single" w:sz="4" w:space="0" w:color="auto"/>
              <w:bottom w:val="single" w:sz="4" w:space="0" w:color="auto"/>
              <w:right w:val="single" w:sz="4" w:space="0" w:color="auto"/>
            </w:tcBorders>
            <w:shd w:val="clear" w:color="auto" w:fill="auto"/>
          </w:tcPr>
          <w:p w14:paraId="0F5CA372" w14:textId="77777777" w:rsidR="007A62A5" w:rsidRDefault="007A62A5" w:rsidP="007A62A5"/>
        </w:tc>
        <w:tc>
          <w:tcPr>
            <w:tcW w:w="600" w:type="pct"/>
            <w:vMerge/>
            <w:tcBorders>
              <w:left w:val="single" w:sz="4" w:space="0" w:color="auto"/>
              <w:bottom w:val="single" w:sz="4" w:space="0" w:color="auto"/>
              <w:right w:val="single" w:sz="4" w:space="0" w:color="auto"/>
            </w:tcBorders>
          </w:tcPr>
          <w:p w14:paraId="6FF708A7" w14:textId="77777777" w:rsidR="007A62A5" w:rsidRPr="00FC23D0" w:rsidRDefault="007A62A5" w:rsidP="007A62A5">
            <w:pPr>
              <w:jc w:val="right"/>
            </w:pPr>
          </w:p>
        </w:tc>
        <w:tc>
          <w:tcPr>
            <w:tcW w:w="666" w:type="pct"/>
            <w:vMerge/>
            <w:tcBorders>
              <w:left w:val="single" w:sz="4" w:space="0" w:color="auto"/>
              <w:bottom w:val="single" w:sz="4" w:space="0" w:color="auto"/>
              <w:right w:val="single" w:sz="4" w:space="0" w:color="auto"/>
            </w:tcBorders>
          </w:tcPr>
          <w:p w14:paraId="7313F05E" w14:textId="77777777" w:rsidR="007A62A5" w:rsidRPr="00FC23D0" w:rsidRDefault="007A62A5" w:rsidP="007A62A5">
            <w:pPr>
              <w:jc w:val="right"/>
            </w:pPr>
          </w:p>
        </w:tc>
      </w:tr>
      <w:tr w:rsidR="007A62A5" w:rsidRPr="00291427" w14:paraId="053197B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8B9E2BA"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EF83874" w14:textId="3302F069" w:rsidR="007A62A5" w:rsidRDefault="007A62A5" w:rsidP="007A62A5">
            <w:r>
              <w:t>Kelias Nr. ku78 (Pravažiuojamasis kelias nuo</w:t>
            </w:r>
          </w:p>
          <w:p w14:paraId="2E3BABC6" w14:textId="7B5B3C89" w:rsidR="007A62A5" w:rsidRDefault="007A62A5" w:rsidP="00502F64">
            <w:r>
              <w:t xml:space="preserve">Žemaitkiemio g., </w:t>
            </w:r>
            <w:proofErr w:type="spellStart"/>
            <w:r>
              <w:t>Rundžių</w:t>
            </w:r>
            <w:proofErr w:type="spellEnd"/>
            <w:r>
              <w:t xml:space="preserve"> k. iki Žemaitkiemio mstl., Ukmergės r.)</w:t>
            </w:r>
          </w:p>
        </w:tc>
        <w:tc>
          <w:tcPr>
            <w:tcW w:w="800" w:type="pct"/>
            <w:tcBorders>
              <w:top w:val="single" w:sz="4" w:space="0" w:color="auto"/>
              <w:left w:val="single" w:sz="4" w:space="0" w:color="auto"/>
              <w:bottom w:val="single" w:sz="4" w:space="0" w:color="auto"/>
              <w:right w:val="single" w:sz="4" w:space="0" w:color="auto"/>
            </w:tcBorders>
          </w:tcPr>
          <w:p w14:paraId="4239993B" w14:textId="12CDC9E2" w:rsidR="007A62A5" w:rsidRDefault="007A62A5" w:rsidP="007A62A5">
            <w:proofErr w:type="spellStart"/>
            <w:r>
              <w:t>Rundžių</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6B83F28" w14:textId="50D07D45" w:rsidR="007A62A5" w:rsidRDefault="007A62A5" w:rsidP="007A62A5">
            <w:r>
              <w:t>4400-6447-1776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55BA963" w14:textId="0E0922A4" w:rsidR="007A62A5" w:rsidRDefault="007A62A5" w:rsidP="007A62A5">
            <w:pPr>
              <w:jc w:val="right"/>
            </w:pPr>
            <w:r>
              <w:t>264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87E1C39" w14:textId="6237762A" w:rsidR="007A62A5" w:rsidRDefault="007A62A5" w:rsidP="007A62A5">
            <w:r>
              <w:t>012587</w:t>
            </w:r>
          </w:p>
        </w:tc>
        <w:tc>
          <w:tcPr>
            <w:tcW w:w="600" w:type="pct"/>
            <w:tcBorders>
              <w:top w:val="single" w:sz="4" w:space="0" w:color="auto"/>
              <w:left w:val="single" w:sz="4" w:space="0" w:color="auto"/>
              <w:bottom w:val="single" w:sz="4" w:space="0" w:color="auto"/>
              <w:right w:val="single" w:sz="4" w:space="0" w:color="auto"/>
            </w:tcBorders>
          </w:tcPr>
          <w:p w14:paraId="590D87B4" w14:textId="00068089" w:rsidR="007A62A5" w:rsidRPr="00FC23D0" w:rsidRDefault="007A62A5" w:rsidP="007A62A5">
            <w:pPr>
              <w:jc w:val="right"/>
            </w:pPr>
            <w:r w:rsidRPr="00943ED9">
              <w:t>5702,00</w:t>
            </w:r>
          </w:p>
        </w:tc>
        <w:tc>
          <w:tcPr>
            <w:tcW w:w="666" w:type="pct"/>
            <w:tcBorders>
              <w:top w:val="single" w:sz="4" w:space="0" w:color="auto"/>
              <w:left w:val="single" w:sz="4" w:space="0" w:color="auto"/>
              <w:bottom w:val="single" w:sz="4" w:space="0" w:color="auto"/>
              <w:right w:val="single" w:sz="4" w:space="0" w:color="auto"/>
            </w:tcBorders>
          </w:tcPr>
          <w:p w14:paraId="771BEBCA" w14:textId="147DB1A8" w:rsidR="007A62A5" w:rsidRPr="00FC23D0" w:rsidRDefault="007A62A5" w:rsidP="007A62A5">
            <w:pPr>
              <w:jc w:val="right"/>
            </w:pPr>
            <w:r w:rsidRPr="00943ED9">
              <w:t>4061,86</w:t>
            </w:r>
          </w:p>
        </w:tc>
      </w:tr>
      <w:tr w:rsidR="007A62A5" w:rsidRPr="00291427" w14:paraId="774319E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A95767B"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E2A776C" w14:textId="0BD6CBEE" w:rsidR="007A62A5" w:rsidRDefault="007A62A5" w:rsidP="007A62A5">
            <w:r>
              <w:t xml:space="preserve">Kelias Nr. ku73 (Privažiuojamasis kelias prie </w:t>
            </w:r>
            <w:proofErr w:type="spellStart"/>
            <w:r>
              <w:t>Vilkiškių</w:t>
            </w:r>
            <w:proofErr w:type="spellEnd"/>
            <w:r>
              <w:t xml:space="preserve"> k.</w:t>
            </w:r>
          </w:p>
          <w:p w14:paraId="32EF3F53" w14:textId="4A5A2C4C" w:rsidR="007A62A5" w:rsidRDefault="007A62A5" w:rsidP="007A62A5">
            <w:r>
              <w:t>nuo kelio Nr. 1229)</w:t>
            </w:r>
          </w:p>
        </w:tc>
        <w:tc>
          <w:tcPr>
            <w:tcW w:w="800" w:type="pct"/>
            <w:tcBorders>
              <w:top w:val="single" w:sz="4" w:space="0" w:color="auto"/>
              <w:left w:val="single" w:sz="4" w:space="0" w:color="auto"/>
              <w:bottom w:val="single" w:sz="4" w:space="0" w:color="auto"/>
              <w:right w:val="single" w:sz="4" w:space="0" w:color="auto"/>
            </w:tcBorders>
          </w:tcPr>
          <w:p w14:paraId="1F5D298C" w14:textId="421B4224" w:rsidR="007A62A5" w:rsidRDefault="007A62A5" w:rsidP="007A62A5">
            <w:r>
              <w:t xml:space="preserve">Vanagų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40FA3E5" w14:textId="06944967" w:rsidR="007A62A5" w:rsidRDefault="007A62A5" w:rsidP="007A62A5">
            <w:r>
              <w:t>4400-6446-9750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70F5F54" w14:textId="7464E9BE" w:rsidR="007A62A5" w:rsidRDefault="007A62A5" w:rsidP="007A62A5">
            <w:pPr>
              <w:jc w:val="right"/>
            </w:pPr>
            <w:r>
              <w:t>1193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3C9233C" w14:textId="193E9D2B" w:rsidR="007A62A5" w:rsidRDefault="007A62A5" w:rsidP="007A62A5">
            <w:r>
              <w:t>012567</w:t>
            </w:r>
          </w:p>
        </w:tc>
        <w:tc>
          <w:tcPr>
            <w:tcW w:w="600" w:type="pct"/>
            <w:tcBorders>
              <w:top w:val="single" w:sz="4" w:space="0" w:color="auto"/>
              <w:left w:val="single" w:sz="4" w:space="0" w:color="auto"/>
              <w:bottom w:val="single" w:sz="4" w:space="0" w:color="auto"/>
              <w:right w:val="single" w:sz="4" w:space="0" w:color="auto"/>
            </w:tcBorders>
          </w:tcPr>
          <w:p w14:paraId="7659893D" w14:textId="3515421D" w:rsidR="007A62A5" w:rsidRPr="00FC23D0" w:rsidRDefault="007A62A5" w:rsidP="007A62A5">
            <w:pPr>
              <w:jc w:val="right"/>
            </w:pPr>
            <w:r w:rsidRPr="00830BEA">
              <w:t>4507,00</w:t>
            </w:r>
          </w:p>
        </w:tc>
        <w:tc>
          <w:tcPr>
            <w:tcW w:w="666" w:type="pct"/>
            <w:tcBorders>
              <w:top w:val="single" w:sz="4" w:space="0" w:color="auto"/>
              <w:left w:val="single" w:sz="4" w:space="0" w:color="auto"/>
              <w:bottom w:val="single" w:sz="4" w:space="0" w:color="auto"/>
              <w:right w:val="single" w:sz="4" w:space="0" w:color="auto"/>
            </w:tcBorders>
          </w:tcPr>
          <w:p w14:paraId="63F2DE32" w14:textId="0B962FFE" w:rsidR="007A62A5" w:rsidRPr="00FC23D0" w:rsidRDefault="007A62A5" w:rsidP="007A62A5">
            <w:pPr>
              <w:jc w:val="right"/>
            </w:pPr>
            <w:r w:rsidRPr="00830BEA">
              <w:t>3210,56</w:t>
            </w:r>
          </w:p>
        </w:tc>
      </w:tr>
      <w:tr w:rsidR="007A62A5" w:rsidRPr="00291427" w14:paraId="05F46DDE"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4448DED"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50D84B6" w14:textId="660F4449" w:rsidR="007A62A5" w:rsidRDefault="007A62A5" w:rsidP="007A62A5">
            <w:r>
              <w:t>Kelias Nr. ku72 (Privažiuojamasis kelias prie</w:t>
            </w:r>
          </w:p>
          <w:p w14:paraId="35059823" w14:textId="22636DA0" w:rsidR="007A62A5" w:rsidRDefault="007A62A5" w:rsidP="007A62A5">
            <w:r>
              <w:t>gyvenamųjų namų nuo Stirnų Tako g., Kurklių I k.)</w:t>
            </w:r>
          </w:p>
        </w:tc>
        <w:tc>
          <w:tcPr>
            <w:tcW w:w="800" w:type="pct"/>
            <w:tcBorders>
              <w:top w:val="single" w:sz="4" w:space="0" w:color="auto"/>
              <w:left w:val="single" w:sz="4" w:space="0" w:color="auto"/>
              <w:bottom w:val="single" w:sz="4" w:space="0" w:color="auto"/>
              <w:right w:val="single" w:sz="4" w:space="0" w:color="auto"/>
            </w:tcBorders>
          </w:tcPr>
          <w:p w14:paraId="32AA44CB" w14:textId="71BCE08D" w:rsidR="007A62A5" w:rsidRDefault="007A62A5" w:rsidP="007A62A5">
            <w:r>
              <w:t xml:space="preserve">Kurklių I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91DDD90" w14:textId="43F04E34" w:rsidR="007A62A5" w:rsidRDefault="007A62A5" w:rsidP="007A62A5">
            <w:r>
              <w:t>4400-6450-6954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9C9B189" w14:textId="7D325CF6" w:rsidR="007A62A5" w:rsidRDefault="007A62A5" w:rsidP="007A62A5">
            <w:pPr>
              <w:jc w:val="right"/>
            </w:pPr>
            <w:r>
              <w:t>104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9AC8E89" w14:textId="0426AECE" w:rsidR="007A62A5" w:rsidRDefault="007A62A5" w:rsidP="007A62A5">
            <w:r>
              <w:t>012566</w:t>
            </w:r>
          </w:p>
        </w:tc>
        <w:tc>
          <w:tcPr>
            <w:tcW w:w="600" w:type="pct"/>
            <w:tcBorders>
              <w:top w:val="single" w:sz="4" w:space="0" w:color="auto"/>
              <w:left w:val="single" w:sz="4" w:space="0" w:color="auto"/>
              <w:bottom w:val="single" w:sz="4" w:space="0" w:color="auto"/>
              <w:right w:val="single" w:sz="4" w:space="0" w:color="auto"/>
            </w:tcBorders>
          </w:tcPr>
          <w:p w14:paraId="1BE51FB3" w14:textId="3DAF6EB3" w:rsidR="007A62A5" w:rsidRPr="00FC23D0" w:rsidRDefault="007A62A5" w:rsidP="007A62A5">
            <w:pPr>
              <w:jc w:val="right"/>
            </w:pPr>
            <w:r w:rsidRPr="00830BEA">
              <w:t>398,00</w:t>
            </w:r>
          </w:p>
        </w:tc>
        <w:tc>
          <w:tcPr>
            <w:tcW w:w="666" w:type="pct"/>
            <w:tcBorders>
              <w:top w:val="single" w:sz="4" w:space="0" w:color="auto"/>
              <w:left w:val="single" w:sz="4" w:space="0" w:color="auto"/>
              <w:bottom w:val="single" w:sz="4" w:space="0" w:color="auto"/>
              <w:right w:val="single" w:sz="4" w:space="0" w:color="auto"/>
            </w:tcBorders>
          </w:tcPr>
          <w:p w14:paraId="3FFDC828" w14:textId="0E36A8DD" w:rsidR="007A62A5" w:rsidRPr="00FC23D0" w:rsidRDefault="007A62A5" w:rsidP="007A62A5">
            <w:pPr>
              <w:jc w:val="right"/>
            </w:pPr>
            <w:r w:rsidRPr="00830BEA">
              <w:t>283,41</w:t>
            </w:r>
          </w:p>
        </w:tc>
      </w:tr>
      <w:tr w:rsidR="007A62A5" w:rsidRPr="00291427" w14:paraId="10F147B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AB386FC"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32D365B" w14:textId="5181AC78" w:rsidR="007A62A5" w:rsidRDefault="007A62A5" w:rsidP="007A62A5">
            <w:r>
              <w:t xml:space="preserve">Kelias Nr. ku55 (Privažiuojamasis kelias prie </w:t>
            </w:r>
            <w:proofErr w:type="spellStart"/>
            <w:r>
              <w:t>Judinio</w:t>
            </w:r>
            <w:proofErr w:type="spellEnd"/>
          </w:p>
          <w:p w14:paraId="544E59D9" w14:textId="17592565" w:rsidR="007A62A5" w:rsidRDefault="007A62A5" w:rsidP="007A62A5">
            <w:r>
              <w:t xml:space="preserve">užtvankos nuo Malūno g., </w:t>
            </w:r>
            <w:proofErr w:type="spellStart"/>
            <w:r>
              <w:t>Staškūniškio</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5CD9ADAD" w14:textId="5457B7BD" w:rsidR="007A62A5" w:rsidRDefault="007A62A5" w:rsidP="007A62A5">
            <w:proofErr w:type="spellStart"/>
            <w:r>
              <w:t>Staškūniškio</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5E8A981" w14:textId="3EA0B2B9" w:rsidR="007A62A5" w:rsidRDefault="007A62A5" w:rsidP="007A62A5">
            <w:r>
              <w:t>4400-6446-9961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9BB83AA" w14:textId="02657298" w:rsidR="007A62A5" w:rsidRDefault="007A62A5" w:rsidP="007A62A5">
            <w:pPr>
              <w:jc w:val="right"/>
            </w:pPr>
            <w:r>
              <w:t>204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9B70DBD" w14:textId="5F6063EF" w:rsidR="007A62A5" w:rsidRDefault="007A62A5" w:rsidP="007A62A5">
            <w:r>
              <w:t>012577</w:t>
            </w:r>
          </w:p>
        </w:tc>
        <w:tc>
          <w:tcPr>
            <w:tcW w:w="600" w:type="pct"/>
            <w:tcBorders>
              <w:top w:val="single" w:sz="4" w:space="0" w:color="auto"/>
              <w:left w:val="single" w:sz="4" w:space="0" w:color="auto"/>
              <w:bottom w:val="single" w:sz="4" w:space="0" w:color="auto"/>
              <w:right w:val="single" w:sz="4" w:space="0" w:color="auto"/>
            </w:tcBorders>
          </w:tcPr>
          <w:p w14:paraId="5E96E499" w14:textId="1BBBE24A" w:rsidR="007A62A5" w:rsidRPr="00FC23D0" w:rsidRDefault="007A62A5" w:rsidP="007A62A5">
            <w:pPr>
              <w:jc w:val="right"/>
            </w:pPr>
            <w:r w:rsidRPr="00830BEA">
              <w:t>4450,00</w:t>
            </w:r>
          </w:p>
        </w:tc>
        <w:tc>
          <w:tcPr>
            <w:tcW w:w="666" w:type="pct"/>
            <w:tcBorders>
              <w:top w:val="single" w:sz="4" w:space="0" w:color="auto"/>
              <w:left w:val="single" w:sz="4" w:space="0" w:color="auto"/>
              <w:bottom w:val="single" w:sz="4" w:space="0" w:color="auto"/>
              <w:right w:val="single" w:sz="4" w:space="0" w:color="auto"/>
            </w:tcBorders>
          </w:tcPr>
          <w:p w14:paraId="5DCCB2B9" w14:textId="11E50182" w:rsidR="007A62A5" w:rsidRPr="00FC23D0" w:rsidRDefault="007A62A5" w:rsidP="007A62A5">
            <w:pPr>
              <w:jc w:val="right"/>
            </w:pPr>
            <w:r w:rsidRPr="00830BEA">
              <w:t>3170,12</w:t>
            </w:r>
          </w:p>
        </w:tc>
      </w:tr>
      <w:tr w:rsidR="007A62A5" w:rsidRPr="00291427" w14:paraId="6A44319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F353517"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5951C3B" w14:textId="17B87DD9" w:rsidR="007A62A5" w:rsidRDefault="007A62A5" w:rsidP="007A62A5">
            <w:r>
              <w:t>Kelias Nr. ku53 (Pravažiuojamasis kelias nuo Pievų</w:t>
            </w:r>
          </w:p>
          <w:p w14:paraId="7742882C" w14:textId="1BC0A4AF" w:rsidR="007A62A5" w:rsidRDefault="007A62A5" w:rsidP="007A62A5">
            <w:r>
              <w:t xml:space="preserve">g., </w:t>
            </w:r>
            <w:proofErr w:type="spellStart"/>
            <w:r>
              <w:t>Staškūniškio</w:t>
            </w:r>
            <w:proofErr w:type="spellEnd"/>
            <w:r>
              <w:t xml:space="preserve"> k. iki kelio Nr. ku131)</w:t>
            </w:r>
          </w:p>
        </w:tc>
        <w:tc>
          <w:tcPr>
            <w:tcW w:w="800" w:type="pct"/>
            <w:tcBorders>
              <w:top w:val="single" w:sz="4" w:space="0" w:color="auto"/>
              <w:left w:val="single" w:sz="4" w:space="0" w:color="auto"/>
              <w:bottom w:val="single" w:sz="4" w:space="0" w:color="auto"/>
              <w:right w:val="single" w:sz="4" w:space="0" w:color="auto"/>
            </w:tcBorders>
          </w:tcPr>
          <w:p w14:paraId="4E6EF180" w14:textId="4430BF7A" w:rsidR="007A62A5" w:rsidRDefault="007A62A5" w:rsidP="007A62A5">
            <w:proofErr w:type="spellStart"/>
            <w:r>
              <w:t>Staškūniškio</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1339C89" w14:textId="73472B92" w:rsidR="007A62A5" w:rsidRDefault="007A62A5" w:rsidP="007A62A5">
            <w:r>
              <w:t>4400-6450-6976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408EFDE" w14:textId="19C2A0A9" w:rsidR="007A62A5" w:rsidRDefault="007A62A5" w:rsidP="007A62A5">
            <w:pPr>
              <w:jc w:val="right"/>
            </w:pPr>
            <w:r>
              <w:t>75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5E6BEAF" w14:textId="5DC08AFB" w:rsidR="007A62A5" w:rsidRDefault="007A62A5" w:rsidP="007A62A5">
            <w:r>
              <w:t>012575</w:t>
            </w:r>
          </w:p>
        </w:tc>
        <w:tc>
          <w:tcPr>
            <w:tcW w:w="600" w:type="pct"/>
            <w:tcBorders>
              <w:top w:val="single" w:sz="4" w:space="0" w:color="auto"/>
              <w:left w:val="single" w:sz="4" w:space="0" w:color="auto"/>
              <w:bottom w:val="single" w:sz="4" w:space="0" w:color="auto"/>
              <w:right w:val="single" w:sz="4" w:space="0" w:color="auto"/>
            </w:tcBorders>
          </w:tcPr>
          <w:p w14:paraId="602E31C3" w14:textId="15C944B9" w:rsidR="007A62A5" w:rsidRPr="00FC23D0" w:rsidRDefault="007A62A5" w:rsidP="007A62A5">
            <w:pPr>
              <w:jc w:val="right"/>
            </w:pPr>
            <w:r w:rsidRPr="00830BEA">
              <w:t>1814,00</w:t>
            </w:r>
          </w:p>
        </w:tc>
        <w:tc>
          <w:tcPr>
            <w:tcW w:w="666" w:type="pct"/>
            <w:tcBorders>
              <w:top w:val="single" w:sz="4" w:space="0" w:color="auto"/>
              <w:left w:val="single" w:sz="4" w:space="0" w:color="auto"/>
              <w:bottom w:val="single" w:sz="4" w:space="0" w:color="auto"/>
              <w:right w:val="single" w:sz="4" w:space="0" w:color="auto"/>
            </w:tcBorders>
          </w:tcPr>
          <w:p w14:paraId="6737FF26" w14:textId="655E3BF4" w:rsidR="007A62A5" w:rsidRPr="00FC23D0" w:rsidRDefault="007A62A5" w:rsidP="007A62A5">
            <w:pPr>
              <w:jc w:val="right"/>
            </w:pPr>
            <w:r w:rsidRPr="00830BEA">
              <w:t>1292,11</w:t>
            </w:r>
          </w:p>
        </w:tc>
      </w:tr>
      <w:tr w:rsidR="007A62A5" w:rsidRPr="00291427" w14:paraId="178ED98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3E1FAEE"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BCEEA00" w14:textId="6AA949CD" w:rsidR="007A62A5" w:rsidRDefault="007A62A5" w:rsidP="007A62A5">
            <w:r>
              <w:t>Kelias Nr. ku51 (Privažiuojamais kelias prie</w:t>
            </w:r>
          </w:p>
          <w:p w14:paraId="1F646C98" w14:textId="7B813415" w:rsidR="007A62A5" w:rsidRDefault="007A62A5" w:rsidP="007A62A5">
            <w:proofErr w:type="spellStart"/>
            <w:r>
              <w:t>Staškūniškio</w:t>
            </w:r>
            <w:proofErr w:type="spellEnd"/>
            <w:r>
              <w:t xml:space="preserve"> tvenkinio nuo kelio Nr. 1229)</w:t>
            </w:r>
          </w:p>
        </w:tc>
        <w:tc>
          <w:tcPr>
            <w:tcW w:w="800" w:type="pct"/>
            <w:tcBorders>
              <w:top w:val="single" w:sz="4" w:space="0" w:color="auto"/>
              <w:left w:val="single" w:sz="4" w:space="0" w:color="auto"/>
              <w:bottom w:val="single" w:sz="4" w:space="0" w:color="auto"/>
              <w:right w:val="single" w:sz="4" w:space="0" w:color="auto"/>
            </w:tcBorders>
          </w:tcPr>
          <w:p w14:paraId="6AA6C335" w14:textId="1D2E81CA" w:rsidR="007A62A5" w:rsidRDefault="007A62A5" w:rsidP="007A62A5">
            <w:proofErr w:type="spellStart"/>
            <w:r>
              <w:t>Staškūniškio</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A9BA6BE" w14:textId="2643B3F6" w:rsidR="007A62A5" w:rsidRDefault="007A62A5" w:rsidP="007A62A5">
            <w:r>
              <w:t>4400-6446-9972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0587C5F" w14:textId="2394AD60" w:rsidR="007A62A5" w:rsidRDefault="007A62A5" w:rsidP="007A62A5">
            <w:pPr>
              <w:jc w:val="right"/>
            </w:pPr>
            <w:r>
              <w:t>90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DA82EF0" w14:textId="0CF02AD1" w:rsidR="007A62A5" w:rsidRDefault="007A62A5" w:rsidP="007A62A5">
            <w:r>
              <w:t>001421</w:t>
            </w:r>
          </w:p>
        </w:tc>
        <w:tc>
          <w:tcPr>
            <w:tcW w:w="600" w:type="pct"/>
            <w:tcBorders>
              <w:top w:val="single" w:sz="4" w:space="0" w:color="auto"/>
              <w:left w:val="single" w:sz="4" w:space="0" w:color="auto"/>
              <w:bottom w:val="single" w:sz="4" w:space="0" w:color="auto"/>
              <w:right w:val="single" w:sz="4" w:space="0" w:color="auto"/>
            </w:tcBorders>
          </w:tcPr>
          <w:p w14:paraId="781D92A3" w14:textId="6B2EFC2B" w:rsidR="007A62A5" w:rsidRPr="00FC23D0" w:rsidRDefault="007A62A5" w:rsidP="007A62A5">
            <w:pPr>
              <w:jc w:val="right"/>
            </w:pPr>
            <w:r w:rsidRPr="00830BEA">
              <w:t>351657,74</w:t>
            </w:r>
          </w:p>
        </w:tc>
        <w:tc>
          <w:tcPr>
            <w:tcW w:w="666" w:type="pct"/>
            <w:tcBorders>
              <w:top w:val="single" w:sz="4" w:space="0" w:color="auto"/>
              <w:left w:val="single" w:sz="4" w:space="0" w:color="auto"/>
              <w:bottom w:val="single" w:sz="4" w:space="0" w:color="auto"/>
              <w:right w:val="single" w:sz="4" w:space="0" w:color="auto"/>
            </w:tcBorders>
          </w:tcPr>
          <w:p w14:paraId="218F752C" w14:textId="048CF97B" w:rsidR="007A62A5" w:rsidRPr="00FC23D0" w:rsidRDefault="007A62A5" w:rsidP="007A62A5">
            <w:pPr>
              <w:jc w:val="right"/>
            </w:pPr>
            <w:r w:rsidRPr="00830BEA">
              <w:t>11269,21</w:t>
            </w:r>
          </w:p>
        </w:tc>
      </w:tr>
      <w:tr w:rsidR="007A62A5" w:rsidRPr="00291427" w14:paraId="2CCD31E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5B85CE5"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BAAF871" w14:textId="7148FE69" w:rsidR="007A62A5" w:rsidRDefault="007A62A5" w:rsidP="007A62A5">
            <w:r>
              <w:t>Kelias Nr. ku91 (Privažiuojamasis kelias</w:t>
            </w:r>
          </w:p>
          <w:p w14:paraId="3CD0BB25" w14:textId="0BDB5509" w:rsidR="007A62A5" w:rsidRDefault="007A62A5" w:rsidP="007A62A5">
            <w:r>
              <w:t xml:space="preserve">prie gyvenamųjų namų </w:t>
            </w:r>
            <w:proofErr w:type="spellStart"/>
            <w:r>
              <w:t>Antanavos</w:t>
            </w:r>
            <w:proofErr w:type="spellEnd"/>
            <w:r>
              <w:t xml:space="preserve"> k. nuo kelio Nr. A6, I)</w:t>
            </w:r>
          </w:p>
        </w:tc>
        <w:tc>
          <w:tcPr>
            <w:tcW w:w="800" w:type="pct"/>
            <w:tcBorders>
              <w:top w:val="single" w:sz="4" w:space="0" w:color="auto"/>
              <w:left w:val="single" w:sz="4" w:space="0" w:color="auto"/>
              <w:bottom w:val="single" w:sz="4" w:space="0" w:color="auto"/>
              <w:right w:val="single" w:sz="4" w:space="0" w:color="auto"/>
            </w:tcBorders>
          </w:tcPr>
          <w:p w14:paraId="2EA86152" w14:textId="25EB8CA9" w:rsidR="007A62A5" w:rsidRDefault="007A62A5" w:rsidP="007A62A5">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CAA4954" w14:textId="2B5147CD" w:rsidR="007A62A5" w:rsidRDefault="007A62A5" w:rsidP="007A62A5">
            <w:r>
              <w:t>4400-6447-0006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BCBDA61" w14:textId="1614D635" w:rsidR="007A62A5" w:rsidRDefault="007A62A5" w:rsidP="007A62A5">
            <w:pPr>
              <w:jc w:val="right"/>
            </w:pPr>
            <w:r>
              <w:t>647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685A449" w14:textId="7A63C25C" w:rsidR="007A62A5" w:rsidRDefault="007A62A5" w:rsidP="007A62A5">
            <w:r>
              <w:t>012598</w:t>
            </w:r>
          </w:p>
        </w:tc>
        <w:tc>
          <w:tcPr>
            <w:tcW w:w="600" w:type="pct"/>
            <w:tcBorders>
              <w:top w:val="single" w:sz="4" w:space="0" w:color="auto"/>
              <w:left w:val="single" w:sz="4" w:space="0" w:color="auto"/>
              <w:bottom w:val="single" w:sz="4" w:space="0" w:color="auto"/>
              <w:right w:val="single" w:sz="4" w:space="0" w:color="auto"/>
            </w:tcBorders>
          </w:tcPr>
          <w:p w14:paraId="5FFC77D5" w14:textId="2F4BA0E7" w:rsidR="007A62A5" w:rsidRPr="00FC23D0" w:rsidRDefault="007A62A5" w:rsidP="007A62A5">
            <w:pPr>
              <w:jc w:val="right"/>
            </w:pPr>
            <w:r w:rsidRPr="00830BEA">
              <w:t>4624,00</w:t>
            </w:r>
          </w:p>
        </w:tc>
        <w:tc>
          <w:tcPr>
            <w:tcW w:w="666" w:type="pct"/>
            <w:tcBorders>
              <w:top w:val="single" w:sz="4" w:space="0" w:color="auto"/>
              <w:left w:val="single" w:sz="4" w:space="0" w:color="auto"/>
              <w:bottom w:val="single" w:sz="4" w:space="0" w:color="auto"/>
              <w:right w:val="single" w:sz="4" w:space="0" w:color="auto"/>
            </w:tcBorders>
          </w:tcPr>
          <w:p w14:paraId="738E151F" w14:textId="036880C2" w:rsidR="007A62A5" w:rsidRPr="00FC23D0" w:rsidRDefault="007A62A5" w:rsidP="007A62A5">
            <w:pPr>
              <w:jc w:val="right"/>
            </w:pPr>
            <w:r w:rsidRPr="00830BEA">
              <w:t>3293,82</w:t>
            </w:r>
          </w:p>
        </w:tc>
      </w:tr>
      <w:tr w:rsidR="007A62A5" w:rsidRPr="00291427" w14:paraId="7888F56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D278E21"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2A5A66A" w14:textId="7B770FA6" w:rsidR="007A62A5" w:rsidRDefault="007A62A5" w:rsidP="007A62A5">
            <w:r>
              <w:t>Kelias Nr. ku119 (Privažiuojamasis kelias prie</w:t>
            </w:r>
          </w:p>
          <w:p w14:paraId="41844F78" w14:textId="762E56F7" w:rsidR="007A62A5" w:rsidRDefault="007A62A5" w:rsidP="00502F64">
            <w:r>
              <w:t xml:space="preserve">dirbamų sklypų </w:t>
            </w:r>
            <w:proofErr w:type="spellStart"/>
            <w:r>
              <w:t>Didžiakaimio</w:t>
            </w:r>
            <w:proofErr w:type="spellEnd"/>
            <w:r>
              <w:t xml:space="preserve"> k. nuo kelio Nr. 1201)</w:t>
            </w:r>
          </w:p>
        </w:tc>
        <w:tc>
          <w:tcPr>
            <w:tcW w:w="800" w:type="pct"/>
            <w:tcBorders>
              <w:top w:val="single" w:sz="4" w:space="0" w:color="auto"/>
              <w:left w:val="single" w:sz="4" w:space="0" w:color="auto"/>
              <w:bottom w:val="single" w:sz="4" w:space="0" w:color="auto"/>
              <w:right w:val="single" w:sz="4" w:space="0" w:color="auto"/>
            </w:tcBorders>
          </w:tcPr>
          <w:p w14:paraId="0BE99360" w14:textId="430FAC2A" w:rsidR="007A62A5" w:rsidRDefault="007A62A5" w:rsidP="007A62A5">
            <w:proofErr w:type="spellStart"/>
            <w:r>
              <w:t>Didžiakaimio</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AC7891E" w14:textId="1117E968" w:rsidR="007A62A5" w:rsidRDefault="007A62A5" w:rsidP="007A62A5">
            <w:r>
              <w:t>4400-6455-4341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3E4030F" w14:textId="6312A303" w:rsidR="007A62A5" w:rsidRDefault="007A62A5" w:rsidP="007A62A5">
            <w:pPr>
              <w:jc w:val="right"/>
            </w:pPr>
            <w:r>
              <w:t>115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D565B60" w14:textId="1DB6C6DF" w:rsidR="007A62A5" w:rsidRDefault="007A62A5" w:rsidP="007A62A5">
            <w:r>
              <w:t>012625</w:t>
            </w:r>
          </w:p>
        </w:tc>
        <w:tc>
          <w:tcPr>
            <w:tcW w:w="600" w:type="pct"/>
            <w:tcBorders>
              <w:top w:val="single" w:sz="4" w:space="0" w:color="auto"/>
              <w:left w:val="single" w:sz="4" w:space="0" w:color="auto"/>
              <w:bottom w:val="single" w:sz="4" w:space="0" w:color="auto"/>
              <w:right w:val="single" w:sz="4" w:space="0" w:color="auto"/>
            </w:tcBorders>
          </w:tcPr>
          <w:p w14:paraId="44FC2E58" w14:textId="5EDD4858" w:rsidR="007A62A5" w:rsidRPr="00FC23D0" w:rsidRDefault="007A62A5" w:rsidP="007A62A5">
            <w:pPr>
              <w:jc w:val="right"/>
            </w:pPr>
            <w:r w:rsidRPr="00830BEA">
              <w:t>473,00</w:t>
            </w:r>
          </w:p>
        </w:tc>
        <w:tc>
          <w:tcPr>
            <w:tcW w:w="666" w:type="pct"/>
            <w:tcBorders>
              <w:top w:val="single" w:sz="4" w:space="0" w:color="auto"/>
              <w:left w:val="single" w:sz="4" w:space="0" w:color="auto"/>
              <w:bottom w:val="single" w:sz="4" w:space="0" w:color="auto"/>
              <w:right w:val="single" w:sz="4" w:space="0" w:color="auto"/>
            </w:tcBorders>
          </w:tcPr>
          <w:p w14:paraId="198AAFDA" w14:textId="6A2D4F2D" w:rsidR="007A62A5" w:rsidRPr="00FC23D0" w:rsidRDefault="007A62A5" w:rsidP="007A62A5">
            <w:pPr>
              <w:jc w:val="right"/>
            </w:pPr>
            <w:r w:rsidRPr="00830BEA">
              <w:t>337,00</w:t>
            </w:r>
          </w:p>
        </w:tc>
      </w:tr>
      <w:tr w:rsidR="007A62A5" w:rsidRPr="00291427" w14:paraId="1BA09D45"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FD43649"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7BBCB9F" w14:textId="0DBEEA4B" w:rsidR="007A62A5" w:rsidRDefault="007A62A5" w:rsidP="007A62A5">
            <w:r>
              <w:t>Kelias Nr. ku135 (Privažiuojamasis kelias prie miško</w:t>
            </w:r>
          </w:p>
          <w:p w14:paraId="6B337D7C" w14:textId="702F047A" w:rsidR="007A62A5" w:rsidRDefault="007A62A5" w:rsidP="007A62A5">
            <w:proofErr w:type="spellStart"/>
            <w:r>
              <w:t>Adomavos</w:t>
            </w:r>
            <w:proofErr w:type="spellEnd"/>
            <w:r>
              <w:t xml:space="preserve"> vs. nuo kelio Nr. A6)</w:t>
            </w:r>
          </w:p>
        </w:tc>
        <w:tc>
          <w:tcPr>
            <w:tcW w:w="800" w:type="pct"/>
            <w:tcBorders>
              <w:top w:val="single" w:sz="4" w:space="0" w:color="auto"/>
              <w:left w:val="single" w:sz="4" w:space="0" w:color="auto"/>
              <w:bottom w:val="single" w:sz="4" w:space="0" w:color="auto"/>
              <w:right w:val="single" w:sz="4" w:space="0" w:color="auto"/>
            </w:tcBorders>
          </w:tcPr>
          <w:p w14:paraId="3161FEA0" w14:textId="37CEDC3E" w:rsidR="007A62A5" w:rsidRDefault="007A62A5" w:rsidP="007A62A5">
            <w:proofErr w:type="spellStart"/>
            <w:r>
              <w:t>Adomavos</w:t>
            </w:r>
            <w:proofErr w:type="spellEnd"/>
            <w:r>
              <w:t xml:space="preserve"> vs.,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7720E47" w14:textId="171220EE" w:rsidR="007A62A5" w:rsidRDefault="007A62A5" w:rsidP="007A62A5">
            <w:r>
              <w:t>4400-6455-4363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D9A7E95" w14:textId="736C5D27" w:rsidR="007A62A5" w:rsidRDefault="007A62A5" w:rsidP="007A62A5">
            <w:pPr>
              <w:jc w:val="right"/>
            </w:pPr>
            <w:r>
              <w:t>218</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AF6C3DC" w14:textId="29B3DB5D" w:rsidR="007A62A5" w:rsidRDefault="007A62A5" w:rsidP="007A62A5">
            <w:r>
              <w:t>012638</w:t>
            </w:r>
          </w:p>
        </w:tc>
        <w:tc>
          <w:tcPr>
            <w:tcW w:w="600" w:type="pct"/>
            <w:tcBorders>
              <w:top w:val="single" w:sz="4" w:space="0" w:color="auto"/>
              <w:left w:val="single" w:sz="4" w:space="0" w:color="auto"/>
              <w:bottom w:val="single" w:sz="4" w:space="0" w:color="auto"/>
              <w:right w:val="single" w:sz="4" w:space="0" w:color="auto"/>
            </w:tcBorders>
          </w:tcPr>
          <w:p w14:paraId="67C4D5CA" w14:textId="5B2046DA" w:rsidR="007A62A5" w:rsidRPr="00FC23D0" w:rsidRDefault="007A62A5" w:rsidP="007A62A5">
            <w:pPr>
              <w:jc w:val="right"/>
            </w:pPr>
            <w:r w:rsidRPr="00830BEA">
              <w:t>1294,00</w:t>
            </w:r>
          </w:p>
        </w:tc>
        <w:tc>
          <w:tcPr>
            <w:tcW w:w="666" w:type="pct"/>
            <w:tcBorders>
              <w:top w:val="single" w:sz="4" w:space="0" w:color="auto"/>
              <w:left w:val="single" w:sz="4" w:space="0" w:color="auto"/>
              <w:bottom w:val="single" w:sz="4" w:space="0" w:color="auto"/>
              <w:right w:val="single" w:sz="4" w:space="0" w:color="auto"/>
            </w:tcBorders>
          </w:tcPr>
          <w:p w14:paraId="054AA4CA" w14:textId="2159A08B" w:rsidR="007A62A5" w:rsidRPr="00FC23D0" w:rsidRDefault="007A62A5" w:rsidP="007A62A5">
            <w:pPr>
              <w:jc w:val="right"/>
            </w:pPr>
            <w:r w:rsidRPr="00830BEA">
              <w:t>921,91</w:t>
            </w:r>
          </w:p>
        </w:tc>
      </w:tr>
      <w:tr w:rsidR="007A62A5" w:rsidRPr="00291427" w14:paraId="43D86BD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AA1A836" w14:textId="77777777" w:rsidR="007A62A5" w:rsidRPr="00FC23D0" w:rsidRDefault="007A62A5" w:rsidP="007A62A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8AB4F1B" w14:textId="26E50108" w:rsidR="007A62A5" w:rsidRDefault="007A62A5" w:rsidP="007A62A5">
            <w:r>
              <w:t>Kelias Nr. ku120 (Privažiuojamasis kelias prie</w:t>
            </w:r>
          </w:p>
          <w:p w14:paraId="06BF096B" w14:textId="6ACB4407" w:rsidR="007A62A5" w:rsidRDefault="007A62A5" w:rsidP="00502F64">
            <w:r>
              <w:t xml:space="preserve">gyvenamųjų namų nuo </w:t>
            </w:r>
            <w:proofErr w:type="spellStart"/>
            <w:r>
              <w:t>Didžiakaimio</w:t>
            </w:r>
            <w:proofErr w:type="spellEnd"/>
            <w:r>
              <w:t xml:space="preserve"> g., </w:t>
            </w:r>
            <w:proofErr w:type="spellStart"/>
            <w:r>
              <w:t>Didžiakaimio</w:t>
            </w:r>
            <w:proofErr w:type="spellEnd"/>
            <w:r>
              <w:t xml:space="preserve"> k.)</w:t>
            </w:r>
          </w:p>
        </w:tc>
        <w:tc>
          <w:tcPr>
            <w:tcW w:w="800" w:type="pct"/>
            <w:tcBorders>
              <w:top w:val="single" w:sz="4" w:space="0" w:color="auto"/>
              <w:left w:val="single" w:sz="4" w:space="0" w:color="auto"/>
              <w:bottom w:val="single" w:sz="4" w:space="0" w:color="auto"/>
              <w:right w:val="single" w:sz="4" w:space="0" w:color="auto"/>
            </w:tcBorders>
          </w:tcPr>
          <w:p w14:paraId="69D913A1" w14:textId="6F570299" w:rsidR="007A62A5" w:rsidRDefault="007A62A5" w:rsidP="007A62A5">
            <w:proofErr w:type="spellStart"/>
            <w:r>
              <w:t>Didžiakaimio</w:t>
            </w:r>
            <w:proofErr w:type="spellEnd"/>
            <w:r>
              <w:t xml:space="preserve"> k., 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7D2E573" w14:textId="570A7753" w:rsidR="007A62A5" w:rsidRDefault="007A62A5" w:rsidP="007A62A5">
            <w:r>
              <w:t>4400-6455-4330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0B93E14" w14:textId="2B8192AD" w:rsidR="007A62A5" w:rsidRDefault="007A62A5" w:rsidP="007A62A5">
            <w:pPr>
              <w:jc w:val="right"/>
            </w:pPr>
            <w:r>
              <w:t>351</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D8F3BD0" w14:textId="09DE868D" w:rsidR="007A62A5" w:rsidRDefault="007A62A5" w:rsidP="007A62A5">
            <w:r>
              <w:t>012626</w:t>
            </w:r>
          </w:p>
        </w:tc>
        <w:tc>
          <w:tcPr>
            <w:tcW w:w="600" w:type="pct"/>
            <w:tcBorders>
              <w:top w:val="single" w:sz="4" w:space="0" w:color="auto"/>
              <w:left w:val="single" w:sz="4" w:space="0" w:color="auto"/>
              <w:bottom w:val="single" w:sz="4" w:space="0" w:color="auto"/>
              <w:right w:val="single" w:sz="4" w:space="0" w:color="auto"/>
            </w:tcBorders>
          </w:tcPr>
          <w:p w14:paraId="5AF67D65" w14:textId="004AF1C4" w:rsidR="007A62A5" w:rsidRPr="00FC23D0" w:rsidRDefault="007A62A5" w:rsidP="007A62A5">
            <w:pPr>
              <w:jc w:val="right"/>
            </w:pPr>
            <w:r w:rsidRPr="00830BEA">
              <w:t>2515,00</w:t>
            </w:r>
          </w:p>
        </w:tc>
        <w:tc>
          <w:tcPr>
            <w:tcW w:w="666" w:type="pct"/>
            <w:tcBorders>
              <w:top w:val="single" w:sz="4" w:space="0" w:color="auto"/>
              <w:left w:val="single" w:sz="4" w:space="0" w:color="auto"/>
              <w:bottom w:val="single" w:sz="4" w:space="0" w:color="auto"/>
              <w:right w:val="single" w:sz="4" w:space="0" w:color="auto"/>
            </w:tcBorders>
          </w:tcPr>
          <w:p w14:paraId="3D356109" w14:textId="56299424" w:rsidR="007A62A5" w:rsidRPr="00FC23D0" w:rsidRDefault="007A62A5" w:rsidP="007A62A5">
            <w:pPr>
              <w:jc w:val="right"/>
            </w:pPr>
            <w:r w:rsidRPr="00830BEA">
              <w:t>1791,53</w:t>
            </w:r>
          </w:p>
        </w:tc>
      </w:tr>
      <w:tr w:rsidR="00E0397B" w:rsidRPr="00CE3406" w14:paraId="1A92081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CE7AA7D"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E84778C" w14:textId="50EF3285" w:rsidR="00E0397B" w:rsidRPr="00CE3406" w:rsidRDefault="00E0397B" w:rsidP="00E0397B">
            <w:r w:rsidRPr="00CE3406">
              <w:rPr>
                <w:rFonts w:eastAsia="Calibri"/>
              </w:rPr>
              <w:t>Kelias Nr. tr-8 (</w:t>
            </w:r>
            <w:proofErr w:type="spellStart"/>
            <w:r w:rsidRPr="00CE3406">
              <w:rPr>
                <w:rFonts w:eastAsia="Calibri"/>
              </w:rPr>
              <w:t>Vašuokėnai</w:t>
            </w:r>
            <w:proofErr w:type="spellEnd"/>
            <w:r w:rsidRPr="00CE3406">
              <w:rPr>
                <w:rFonts w:eastAsia="Calibri"/>
              </w:rPr>
              <w:t>–</w:t>
            </w:r>
            <w:proofErr w:type="spellStart"/>
            <w:r w:rsidRPr="00CE3406">
              <w:rPr>
                <w:rFonts w:eastAsia="Calibri"/>
              </w:rPr>
              <w:t>Karčekai</w:t>
            </w:r>
            <w:proofErr w:type="spellEnd"/>
            <w:r w:rsidRPr="00CE3406">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0AEAEC56" w14:textId="0371EC51" w:rsidR="00E0397B" w:rsidRPr="00CE3406" w:rsidRDefault="00E0397B" w:rsidP="00E0397B">
            <w:r w:rsidRPr="00CE3406">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17954BD" w14:textId="4483844A" w:rsidR="00E0397B" w:rsidRPr="00CE3406" w:rsidRDefault="00E0397B" w:rsidP="00E0397B">
            <w:r w:rsidRPr="00CE3406">
              <w:t>4400-6450-1446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6B4CB06" w14:textId="0476F2D0" w:rsidR="00E0397B" w:rsidRPr="00CE3406" w:rsidRDefault="00E0397B" w:rsidP="00E0397B">
            <w:pPr>
              <w:jc w:val="right"/>
            </w:pPr>
            <w:r w:rsidRPr="00CE3406">
              <w:t>564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0DD8276" w14:textId="624DC690" w:rsidR="00E0397B" w:rsidRPr="00CE3406" w:rsidRDefault="00E0397B" w:rsidP="00E0397B">
            <w:r w:rsidRPr="00CE3406">
              <w:t>003095</w:t>
            </w:r>
          </w:p>
        </w:tc>
        <w:tc>
          <w:tcPr>
            <w:tcW w:w="600" w:type="pct"/>
            <w:tcBorders>
              <w:top w:val="single" w:sz="4" w:space="0" w:color="auto"/>
              <w:left w:val="single" w:sz="4" w:space="0" w:color="auto"/>
              <w:bottom w:val="single" w:sz="4" w:space="0" w:color="auto"/>
              <w:right w:val="single" w:sz="4" w:space="0" w:color="auto"/>
            </w:tcBorders>
          </w:tcPr>
          <w:p w14:paraId="7CE2EE89" w14:textId="3F7C908E" w:rsidR="00E0397B" w:rsidRPr="00CE3406" w:rsidRDefault="00E0397B" w:rsidP="00E0397B">
            <w:pPr>
              <w:jc w:val="right"/>
            </w:pPr>
            <w:r w:rsidRPr="00616655">
              <w:t>26047,42</w:t>
            </w:r>
          </w:p>
        </w:tc>
        <w:tc>
          <w:tcPr>
            <w:tcW w:w="666" w:type="pct"/>
            <w:tcBorders>
              <w:top w:val="single" w:sz="4" w:space="0" w:color="auto"/>
              <w:left w:val="single" w:sz="4" w:space="0" w:color="auto"/>
              <w:bottom w:val="single" w:sz="4" w:space="0" w:color="auto"/>
              <w:right w:val="single" w:sz="4" w:space="0" w:color="auto"/>
            </w:tcBorders>
          </w:tcPr>
          <w:p w14:paraId="28E5FFC6" w14:textId="7BEA3662" w:rsidR="00E0397B" w:rsidRPr="00CE3406" w:rsidRDefault="00E0397B" w:rsidP="00E0397B">
            <w:pPr>
              <w:jc w:val="right"/>
            </w:pPr>
            <w:r w:rsidRPr="00616655">
              <w:t>546,89</w:t>
            </w:r>
          </w:p>
        </w:tc>
      </w:tr>
      <w:tr w:rsidR="00E0397B" w:rsidRPr="00CE3406" w14:paraId="205B172B"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9A4B5BF"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EDD18E3" w14:textId="045A102A" w:rsidR="00E0397B" w:rsidRPr="00CE3406" w:rsidRDefault="00E0397B" w:rsidP="00E0397B">
            <w:r w:rsidRPr="00CE3406">
              <w:rPr>
                <w:rFonts w:eastAsia="Calibri"/>
              </w:rPr>
              <w:t>Kelias Nr. tr-30 (</w:t>
            </w:r>
            <w:proofErr w:type="spellStart"/>
            <w:r w:rsidRPr="00CE3406">
              <w:rPr>
                <w:rFonts w:eastAsia="Calibri"/>
              </w:rPr>
              <w:t>Latavėnai</w:t>
            </w:r>
            <w:proofErr w:type="spellEnd"/>
            <w:r w:rsidRPr="00CE3406">
              <w:rPr>
                <w:rFonts w:eastAsia="Calibri"/>
              </w:rPr>
              <w:t>–Vidugiriai)</w:t>
            </w:r>
          </w:p>
        </w:tc>
        <w:tc>
          <w:tcPr>
            <w:tcW w:w="800" w:type="pct"/>
            <w:tcBorders>
              <w:top w:val="single" w:sz="4" w:space="0" w:color="auto"/>
              <w:left w:val="single" w:sz="4" w:space="0" w:color="auto"/>
              <w:bottom w:val="single" w:sz="4" w:space="0" w:color="auto"/>
              <w:right w:val="single" w:sz="4" w:space="0" w:color="auto"/>
            </w:tcBorders>
          </w:tcPr>
          <w:p w14:paraId="53106E4B" w14:textId="0E2ACD77" w:rsidR="00E0397B" w:rsidRPr="00CE3406" w:rsidRDefault="00E0397B" w:rsidP="00E0397B">
            <w:r w:rsidRPr="00CE3406">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8640512" w14:textId="1B18F62B" w:rsidR="00E0397B" w:rsidRPr="00CE3406" w:rsidRDefault="00E0397B" w:rsidP="00E0397B">
            <w:r w:rsidRPr="00CE3406">
              <w:t>4400-6450-2254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0234480" w14:textId="27A8A258" w:rsidR="00E0397B" w:rsidRPr="00CE3406" w:rsidRDefault="00E0397B" w:rsidP="00E0397B">
            <w:pPr>
              <w:jc w:val="right"/>
            </w:pPr>
            <w:r w:rsidRPr="00CE3406">
              <w:t>5109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407CED9" w14:textId="0B68D1D4" w:rsidR="00E0397B" w:rsidRPr="00CE3406" w:rsidRDefault="00E0397B" w:rsidP="00E0397B">
            <w:r w:rsidRPr="00CE3406">
              <w:t>000509</w:t>
            </w:r>
          </w:p>
        </w:tc>
        <w:tc>
          <w:tcPr>
            <w:tcW w:w="600" w:type="pct"/>
            <w:tcBorders>
              <w:top w:val="single" w:sz="4" w:space="0" w:color="auto"/>
              <w:left w:val="single" w:sz="4" w:space="0" w:color="auto"/>
              <w:bottom w:val="single" w:sz="4" w:space="0" w:color="auto"/>
              <w:right w:val="single" w:sz="4" w:space="0" w:color="auto"/>
            </w:tcBorders>
          </w:tcPr>
          <w:p w14:paraId="0A97277D" w14:textId="28C25BB3" w:rsidR="00E0397B" w:rsidRPr="00CE3406" w:rsidRDefault="00E0397B" w:rsidP="00E0397B">
            <w:pPr>
              <w:jc w:val="right"/>
            </w:pPr>
            <w:r w:rsidRPr="00616655">
              <w:t>2561,40</w:t>
            </w:r>
          </w:p>
        </w:tc>
        <w:tc>
          <w:tcPr>
            <w:tcW w:w="666" w:type="pct"/>
            <w:tcBorders>
              <w:top w:val="single" w:sz="4" w:space="0" w:color="auto"/>
              <w:left w:val="single" w:sz="4" w:space="0" w:color="auto"/>
              <w:bottom w:val="single" w:sz="4" w:space="0" w:color="auto"/>
              <w:right w:val="single" w:sz="4" w:space="0" w:color="auto"/>
            </w:tcBorders>
          </w:tcPr>
          <w:p w14:paraId="63D292EA" w14:textId="5749CFC0" w:rsidR="00E0397B" w:rsidRPr="00CE3406" w:rsidRDefault="00E0397B" w:rsidP="00E0397B">
            <w:pPr>
              <w:jc w:val="right"/>
            </w:pPr>
            <w:r>
              <w:t>0,00</w:t>
            </w:r>
          </w:p>
        </w:tc>
      </w:tr>
      <w:tr w:rsidR="00E0397B" w:rsidRPr="00CE3406" w14:paraId="1C378C6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1947F45"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8E3722E" w14:textId="4A1F99BF" w:rsidR="00E0397B" w:rsidRPr="00CE3406" w:rsidRDefault="00E0397B" w:rsidP="00E0397B">
            <w:r w:rsidRPr="00CE3406">
              <w:rPr>
                <w:rFonts w:eastAsia="Calibri"/>
              </w:rPr>
              <w:t>Kelias Nr. tr-31 (Vidugiriai–</w:t>
            </w:r>
            <w:proofErr w:type="spellStart"/>
            <w:r w:rsidRPr="00CE3406">
              <w:rPr>
                <w:rFonts w:eastAsia="Calibri"/>
              </w:rPr>
              <w:t>Naujasodis</w:t>
            </w:r>
            <w:proofErr w:type="spellEnd"/>
            <w:r w:rsidRPr="00CE3406">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68A008B4" w14:textId="395A0144" w:rsidR="00E0397B" w:rsidRPr="00CE3406" w:rsidRDefault="00E0397B" w:rsidP="00E0397B">
            <w:r w:rsidRPr="00CE3406">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E7AD1DB" w14:textId="4CEF4F1D" w:rsidR="00E0397B" w:rsidRPr="00CE3406" w:rsidRDefault="00E0397B" w:rsidP="00E0397B">
            <w:r w:rsidRPr="00CE3406">
              <w:t>4400-6450-2087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8D1B10D" w14:textId="13BAFB55" w:rsidR="00E0397B" w:rsidRPr="00CE3406" w:rsidRDefault="00E0397B" w:rsidP="00E0397B">
            <w:pPr>
              <w:jc w:val="right"/>
            </w:pPr>
            <w:r w:rsidRPr="00CE3406">
              <w:t>2625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F82082E" w14:textId="07489FA8" w:rsidR="00E0397B" w:rsidRPr="00CE3406" w:rsidRDefault="00E0397B" w:rsidP="00E0397B">
            <w:r w:rsidRPr="00CE3406">
              <w:t>003098</w:t>
            </w:r>
          </w:p>
        </w:tc>
        <w:tc>
          <w:tcPr>
            <w:tcW w:w="600" w:type="pct"/>
            <w:tcBorders>
              <w:top w:val="single" w:sz="4" w:space="0" w:color="auto"/>
              <w:left w:val="single" w:sz="4" w:space="0" w:color="auto"/>
              <w:bottom w:val="single" w:sz="4" w:space="0" w:color="auto"/>
              <w:right w:val="single" w:sz="4" w:space="0" w:color="auto"/>
            </w:tcBorders>
          </w:tcPr>
          <w:p w14:paraId="0A8098FE" w14:textId="434499C6" w:rsidR="00E0397B" w:rsidRPr="00CE3406" w:rsidRDefault="00E0397B" w:rsidP="00E0397B">
            <w:pPr>
              <w:jc w:val="right"/>
            </w:pPr>
            <w:r w:rsidRPr="00616655">
              <w:t>5893,43</w:t>
            </w:r>
          </w:p>
        </w:tc>
        <w:tc>
          <w:tcPr>
            <w:tcW w:w="666" w:type="pct"/>
            <w:tcBorders>
              <w:top w:val="single" w:sz="4" w:space="0" w:color="auto"/>
              <w:left w:val="single" w:sz="4" w:space="0" w:color="auto"/>
              <w:bottom w:val="single" w:sz="4" w:space="0" w:color="auto"/>
              <w:right w:val="single" w:sz="4" w:space="0" w:color="auto"/>
            </w:tcBorders>
          </w:tcPr>
          <w:p w14:paraId="0279F84E" w14:textId="2685421A" w:rsidR="00E0397B" w:rsidRPr="00CE3406" w:rsidRDefault="00E0397B" w:rsidP="00E0397B">
            <w:pPr>
              <w:jc w:val="right"/>
            </w:pPr>
            <w:r w:rsidRPr="00616655">
              <w:t>149,51</w:t>
            </w:r>
          </w:p>
        </w:tc>
      </w:tr>
      <w:tr w:rsidR="00E0397B" w:rsidRPr="00CE3406" w14:paraId="5D352DB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A10EFA9"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6C6D407" w14:textId="6E79C64B" w:rsidR="00E0397B" w:rsidRPr="00CE3406" w:rsidRDefault="00E0397B" w:rsidP="00E0397B">
            <w:r w:rsidRPr="00CE3406">
              <w:rPr>
                <w:rFonts w:eastAsia="Calibri"/>
              </w:rPr>
              <w:t>Kelias Nr. tr-48 (</w:t>
            </w:r>
            <w:proofErr w:type="spellStart"/>
            <w:r w:rsidRPr="00CE3406">
              <w:rPr>
                <w:rFonts w:eastAsia="Calibri"/>
              </w:rPr>
              <w:t>Vašuokėnai</w:t>
            </w:r>
            <w:proofErr w:type="spellEnd"/>
            <w:r w:rsidRPr="00CE3406">
              <w:rPr>
                <w:rFonts w:eastAsia="Calibri"/>
              </w:rPr>
              <w:t>–</w:t>
            </w:r>
            <w:proofErr w:type="spellStart"/>
            <w:r w:rsidRPr="00CE3406">
              <w:rPr>
                <w:rFonts w:eastAsia="Calibri"/>
              </w:rPr>
              <w:t>Briedinė</w:t>
            </w:r>
            <w:proofErr w:type="spellEnd"/>
            <w:r w:rsidRPr="00CE3406">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50B9102C" w14:textId="77777777" w:rsidR="00E0397B" w:rsidRPr="00CE3406" w:rsidRDefault="00E0397B" w:rsidP="00E0397B">
            <w:r w:rsidRPr="00CE3406">
              <w:t>Anykščių r. sav.</w:t>
            </w:r>
          </w:p>
          <w:p w14:paraId="64C0DBC5" w14:textId="77777777" w:rsidR="00E0397B" w:rsidRPr="00CE3406" w:rsidRDefault="00E0397B" w:rsidP="00E0397B"/>
        </w:tc>
        <w:tc>
          <w:tcPr>
            <w:tcW w:w="867" w:type="pct"/>
            <w:tcBorders>
              <w:top w:val="single" w:sz="4" w:space="0" w:color="auto"/>
              <w:left w:val="single" w:sz="4" w:space="0" w:color="auto"/>
              <w:bottom w:val="single" w:sz="4" w:space="0" w:color="auto"/>
              <w:right w:val="single" w:sz="4" w:space="0" w:color="auto"/>
            </w:tcBorders>
            <w:shd w:val="clear" w:color="auto" w:fill="auto"/>
          </w:tcPr>
          <w:p w14:paraId="55BBFC7E" w14:textId="66AE5B99" w:rsidR="00E0397B" w:rsidRPr="00CE3406" w:rsidRDefault="00E0397B" w:rsidP="00E0397B">
            <w:r w:rsidRPr="00CE3406">
              <w:t>4400-6450-1579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7D24524" w14:textId="49FCE0D6" w:rsidR="00E0397B" w:rsidRPr="00CE3406" w:rsidRDefault="00E0397B" w:rsidP="00E0397B">
            <w:pPr>
              <w:jc w:val="right"/>
            </w:pPr>
            <w:r w:rsidRPr="00CE3406">
              <w:t>1562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8B347F9" w14:textId="054A4CEF" w:rsidR="00E0397B" w:rsidRPr="00CE3406" w:rsidRDefault="00E0397B" w:rsidP="00E0397B">
            <w:r w:rsidRPr="00CE3406">
              <w:t>011936</w:t>
            </w:r>
          </w:p>
        </w:tc>
        <w:tc>
          <w:tcPr>
            <w:tcW w:w="600" w:type="pct"/>
            <w:tcBorders>
              <w:top w:val="single" w:sz="4" w:space="0" w:color="auto"/>
              <w:left w:val="single" w:sz="4" w:space="0" w:color="auto"/>
              <w:bottom w:val="single" w:sz="4" w:space="0" w:color="auto"/>
              <w:right w:val="single" w:sz="4" w:space="0" w:color="auto"/>
            </w:tcBorders>
          </w:tcPr>
          <w:p w14:paraId="20DD09C1" w14:textId="498626D7" w:rsidR="00E0397B" w:rsidRPr="00CE3406" w:rsidRDefault="00E0397B" w:rsidP="00E0397B">
            <w:pPr>
              <w:jc w:val="right"/>
            </w:pPr>
            <w:r w:rsidRPr="00CE3406">
              <w:t>5989,00</w:t>
            </w:r>
          </w:p>
        </w:tc>
        <w:tc>
          <w:tcPr>
            <w:tcW w:w="666" w:type="pct"/>
            <w:tcBorders>
              <w:top w:val="single" w:sz="4" w:space="0" w:color="auto"/>
              <w:left w:val="single" w:sz="4" w:space="0" w:color="auto"/>
              <w:bottom w:val="single" w:sz="4" w:space="0" w:color="auto"/>
              <w:right w:val="single" w:sz="4" w:space="0" w:color="auto"/>
            </w:tcBorders>
          </w:tcPr>
          <w:p w14:paraId="5ACBF2F9" w14:textId="39CC202A" w:rsidR="00E0397B" w:rsidRPr="00CE3406" w:rsidRDefault="00E0397B" w:rsidP="00E0397B">
            <w:pPr>
              <w:jc w:val="right"/>
            </w:pPr>
            <w:r w:rsidRPr="00616655">
              <w:t>4266,51</w:t>
            </w:r>
          </w:p>
        </w:tc>
      </w:tr>
      <w:tr w:rsidR="00E0397B" w:rsidRPr="00CE3406" w14:paraId="356D02D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C26ED70"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C6FD17B" w14:textId="7EDA70B1" w:rsidR="00E0397B" w:rsidRPr="00CE3406" w:rsidRDefault="00E0397B" w:rsidP="00E0397B">
            <w:r w:rsidRPr="00CE3406">
              <w:rPr>
                <w:rFonts w:eastAsia="Calibri"/>
              </w:rPr>
              <w:t xml:space="preserve">Kelias Nr. tr-53-1 (Privažiuojamasis kelias prie gyvenamųjų namų nuo Ąžuolų g., Vašuokėnų k., I)   </w:t>
            </w:r>
          </w:p>
        </w:tc>
        <w:tc>
          <w:tcPr>
            <w:tcW w:w="800" w:type="pct"/>
            <w:tcBorders>
              <w:top w:val="single" w:sz="4" w:space="0" w:color="auto"/>
              <w:left w:val="single" w:sz="4" w:space="0" w:color="auto"/>
              <w:bottom w:val="single" w:sz="4" w:space="0" w:color="auto"/>
              <w:right w:val="single" w:sz="4" w:space="0" w:color="auto"/>
            </w:tcBorders>
          </w:tcPr>
          <w:p w14:paraId="48C435D2" w14:textId="1D22409F" w:rsidR="00E0397B" w:rsidRPr="00CE3406" w:rsidRDefault="00E0397B" w:rsidP="00E0397B">
            <w:r w:rsidRPr="00CE3406">
              <w:t>Vašuokėnų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A51A6D6" w14:textId="4615D33A" w:rsidR="00E0397B" w:rsidRPr="00CE3406" w:rsidRDefault="00E0397B" w:rsidP="00E0397B">
            <w:r w:rsidRPr="00CE3406">
              <w:t>4400-6450-2154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97A28A6" w14:textId="4E552C24" w:rsidR="00E0397B" w:rsidRPr="00CE3406" w:rsidRDefault="00E0397B" w:rsidP="00E0397B">
            <w:pPr>
              <w:jc w:val="right"/>
            </w:pPr>
            <w:r w:rsidRPr="00CE3406">
              <w:t>250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E763806" w14:textId="348B3347" w:rsidR="00E0397B" w:rsidRPr="00CE3406" w:rsidRDefault="00E0397B" w:rsidP="00E0397B">
            <w:r w:rsidRPr="00CE3406">
              <w:t>003058</w:t>
            </w:r>
          </w:p>
        </w:tc>
        <w:tc>
          <w:tcPr>
            <w:tcW w:w="600" w:type="pct"/>
            <w:tcBorders>
              <w:top w:val="single" w:sz="4" w:space="0" w:color="auto"/>
              <w:left w:val="single" w:sz="4" w:space="0" w:color="auto"/>
              <w:bottom w:val="single" w:sz="4" w:space="0" w:color="auto"/>
              <w:right w:val="single" w:sz="4" w:space="0" w:color="auto"/>
            </w:tcBorders>
          </w:tcPr>
          <w:p w14:paraId="18504893" w14:textId="1B6726A6" w:rsidR="00E0397B" w:rsidRPr="00CE3406" w:rsidRDefault="00E0397B" w:rsidP="00E0397B">
            <w:pPr>
              <w:jc w:val="right"/>
            </w:pPr>
            <w:r w:rsidRPr="00CE3406">
              <w:t>40371,05</w:t>
            </w:r>
          </w:p>
        </w:tc>
        <w:tc>
          <w:tcPr>
            <w:tcW w:w="666" w:type="pct"/>
            <w:tcBorders>
              <w:top w:val="single" w:sz="4" w:space="0" w:color="auto"/>
              <w:left w:val="single" w:sz="4" w:space="0" w:color="auto"/>
              <w:bottom w:val="single" w:sz="4" w:space="0" w:color="auto"/>
              <w:right w:val="single" w:sz="4" w:space="0" w:color="auto"/>
            </w:tcBorders>
          </w:tcPr>
          <w:p w14:paraId="5AFCF5C2" w14:textId="66FABFED" w:rsidR="00E0397B" w:rsidRPr="00CE3406" w:rsidRDefault="00E0397B" w:rsidP="00E0397B">
            <w:pPr>
              <w:jc w:val="right"/>
            </w:pPr>
            <w:r w:rsidRPr="00616655">
              <w:t>4616,21</w:t>
            </w:r>
          </w:p>
        </w:tc>
      </w:tr>
      <w:tr w:rsidR="00E0397B" w:rsidRPr="00CE3406" w14:paraId="55ABEF58"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541CC94"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8520CF9" w14:textId="712D2A45" w:rsidR="00E0397B" w:rsidRPr="00CE3406" w:rsidRDefault="00E0397B" w:rsidP="00E0397B">
            <w:r w:rsidRPr="00CE3406">
              <w:rPr>
                <w:rFonts w:eastAsia="Calibri"/>
              </w:rPr>
              <w:t xml:space="preserve">Kelias Nr. tr-53-2 (Privažiuojamasis kelias prie gyvenamųjų namų nuo Ąžuolų g., Vašuokėnų k., II)   </w:t>
            </w:r>
          </w:p>
        </w:tc>
        <w:tc>
          <w:tcPr>
            <w:tcW w:w="800" w:type="pct"/>
            <w:tcBorders>
              <w:top w:val="single" w:sz="4" w:space="0" w:color="auto"/>
              <w:left w:val="single" w:sz="4" w:space="0" w:color="auto"/>
              <w:bottom w:val="single" w:sz="4" w:space="0" w:color="auto"/>
              <w:right w:val="single" w:sz="4" w:space="0" w:color="auto"/>
            </w:tcBorders>
          </w:tcPr>
          <w:p w14:paraId="2EC8AA0A" w14:textId="6CBB8078" w:rsidR="00E0397B" w:rsidRPr="00CE3406" w:rsidRDefault="00E0397B" w:rsidP="00E0397B">
            <w:r w:rsidRPr="00CE3406">
              <w:t>Vašuokėnų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3300597" w14:textId="703C5F9F" w:rsidR="00E0397B" w:rsidRPr="00CE3406" w:rsidRDefault="00E0397B" w:rsidP="00E0397B">
            <w:r w:rsidRPr="00CE3406">
              <w:t>4400-6450-2132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4536864" w14:textId="572D437B" w:rsidR="00E0397B" w:rsidRPr="00CE3406" w:rsidRDefault="00E0397B" w:rsidP="00E0397B">
            <w:pPr>
              <w:jc w:val="right"/>
            </w:pPr>
            <w:r w:rsidRPr="00CE3406">
              <w:t>72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ED8ABCE" w14:textId="7E82B519" w:rsidR="00E0397B" w:rsidRPr="00CE3406" w:rsidRDefault="00E0397B" w:rsidP="00E0397B">
            <w:r w:rsidRPr="00CE3406">
              <w:t>011940</w:t>
            </w:r>
          </w:p>
        </w:tc>
        <w:tc>
          <w:tcPr>
            <w:tcW w:w="600" w:type="pct"/>
            <w:tcBorders>
              <w:top w:val="single" w:sz="4" w:space="0" w:color="auto"/>
              <w:left w:val="single" w:sz="4" w:space="0" w:color="auto"/>
              <w:bottom w:val="single" w:sz="4" w:space="0" w:color="auto"/>
              <w:right w:val="single" w:sz="4" w:space="0" w:color="auto"/>
            </w:tcBorders>
          </w:tcPr>
          <w:p w14:paraId="6943D1C1" w14:textId="33ED2BB3" w:rsidR="00E0397B" w:rsidRPr="00CE3406" w:rsidRDefault="00E0397B" w:rsidP="00E0397B">
            <w:pPr>
              <w:jc w:val="right"/>
            </w:pPr>
            <w:r w:rsidRPr="00CE3406">
              <w:t>319,00</w:t>
            </w:r>
          </w:p>
        </w:tc>
        <w:tc>
          <w:tcPr>
            <w:tcW w:w="666" w:type="pct"/>
            <w:tcBorders>
              <w:top w:val="single" w:sz="4" w:space="0" w:color="auto"/>
              <w:left w:val="single" w:sz="4" w:space="0" w:color="auto"/>
              <w:bottom w:val="single" w:sz="4" w:space="0" w:color="auto"/>
              <w:right w:val="single" w:sz="4" w:space="0" w:color="auto"/>
            </w:tcBorders>
          </w:tcPr>
          <w:p w14:paraId="69D2C3BC" w14:textId="2CB245CC" w:rsidR="00E0397B" w:rsidRPr="00CE3406" w:rsidRDefault="00E0397B" w:rsidP="00E0397B">
            <w:pPr>
              <w:jc w:val="right"/>
            </w:pPr>
            <w:r w:rsidRPr="00616655">
              <w:t>227,19</w:t>
            </w:r>
          </w:p>
        </w:tc>
      </w:tr>
      <w:tr w:rsidR="00E0397B" w:rsidRPr="00CE3406" w14:paraId="7289994C"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009D9F6"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4FB87C9" w14:textId="099BE767" w:rsidR="00E0397B" w:rsidRPr="00CE3406" w:rsidRDefault="00E0397B" w:rsidP="00E0397B">
            <w:r w:rsidRPr="00CE3406">
              <w:rPr>
                <w:rFonts w:eastAsia="Calibri"/>
              </w:rPr>
              <w:t xml:space="preserve">Kelias Nr. tr-53-3 (Privažiuojamasis kelias prie gyvenamųjų namų nuo Ąžuolų g., Vašuokėnų k., III)   </w:t>
            </w:r>
          </w:p>
        </w:tc>
        <w:tc>
          <w:tcPr>
            <w:tcW w:w="800" w:type="pct"/>
            <w:tcBorders>
              <w:top w:val="single" w:sz="4" w:space="0" w:color="auto"/>
              <w:left w:val="single" w:sz="4" w:space="0" w:color="auto"/>
              <w:bottom w:val="single" w:sz="4" w:space="0" w:color="auto"/>
              <w:right w:val="single" w:sz="4" w:space="0" w:color="auto"/>
            </w:tcBorders>
          </w:tcPr>
          <w:p w14:paraId="5095068E" w14:textId="3D091071" w:rsidR="00E0397B" w:rsidRPr="00CE3406" w:rsidRDefault="00E0397B" w:rsidP="00E0397B">
            <w:r w:rsidRPr="00CE3406">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0295BF1" w14:textId="1FC89778" w:rsidR="00E0397B" w:rsidRPr="00CE3406" w:rsidRDefault="00E0397B" w:rsidP="00E0397B">
            <w:r w:rsidRPr="00CE3406">
              <w:t>4400-6450-1535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DB8E4AC" w14:textId="6D6796F4" w:rsidR="00E0397B" w:rsidRPr="00CE3406" w:rsidRDefault="00E0397B" w:rsidP="00E0397B">
            <w:pPr>
              <w:jc w:val="right"/>
            </w:pPr>
            <w:r w:rsidRPr="00CE3406">
              <w:t>395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9297633" w14:textId="3A170FF8" w:rsidR="00E0397B" w:rsidRPr="00CE3406" w:rsidRDefault="00E0397B" w:rsidP="00E0397B">
            <w:r w:rsidRPr="00CE3406">
              <w:t>003061</w:t>
            </w:r>
          </w:p>
        </w:tc>
        <w:tc>
          <w:tcPr>
            <w:tcW w:w="600" w:type="pct"/>
            <w:tcBorders>
              <w:top w:val="single" w:sz="4" w:space="0" w:color="auto"/>
              <w:left w:val="single" w:sz="4" w:space="0" w:color="auto"/>
              <w:bottom w:val="single" w:sz="4" w:space="0" w:color="auto"/>
              <w:right w:val="single" w:sz="4" w:space="0" w:color="auto"/>
            </w:tcBorders>
          </w:tcPr>
          <w:p w14:paraId="56A850FA" w14:textId="4E2C7FCC" w:rsidR="00E0397B" w:rsidRPr="00CE3406" w:rsidRDefault="00E0397B" w:rsidP="00E0397B">
            <w:pPr>
              <w:jc w:val="right"/>
            </w:pPr>
            <w:r w:rsidRPr="00616655">
              <w:t>13,10</w:t>
            </w:r>
          </w:p>
        </w:tc>
        <w:tc>
          <w:tcPr>
            <w:tcW w:w="666" w:type="pct"/>
            <w:tcBorders>
              <w:top w:val="single" w:sz="4" w:space="0" w:color="auto"/>
              <w:left w:val="single" w:sz="4" w:space="0" w:color="auto"/>
              <w:bottom w:val="single" w:sz="4" w:space="0" w:color="auto"/>
              <w:right w:val="single" w:sz="4" w:space="0" w:color="auto"/>
            </w:tcBorders>
          </w:tcPr>
          <w:p w14:paraId="1237677B" w14:textId="1C2F830A" w:rsidR="00E0397B" w:rsidRPr="00CE3406" w:rsidRDefault="00E0397B" w:rsidP="00E0397B">
            <w:pPr>
              <w:jc w:val="right"/>
            </w:pPr>
            <w:r w:rsidRPr="00616655">
              <w:t>3,25</w:t>
            </w:r>
          </w:p>
        </w:tc>
      </w:tr>
      <w:tr w:rsidR="00E0397B" w:rsidRPr="00CE3406" w14:paraId="08B2FEB7"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3CADA9E"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831A95A" w14:textId="137B92A1" w:rsidR="00E0397B" w:rsidRPr="00CE3406" w:rsidRDefault="00E0397B" w:rsidP="00E0397B">
            <w:r w:rsidRPr="00CE3406">
              <w:rPr>
                <w:rFonts w:eastAsia="Calibri"/>
              </w:rPr>
              <w:t>Kelias Nr. tr-60 (</w:t>
            </w:r>
            <w:proofErr w:type="spellStart"/>
            <w:r w:rsidRPr="00CE3406">
              <w:rPr>
                <w:rFonts w:eastAsia="Calibri"/>
              </w:rPr>
              <w:t>Vašuokėnai</w:t>
            </w:r>
            <w:proofErr w:type="spellEnd"/>
            <w:r w:rsidRPr="00CE3406">
              <w:rPr>
                <w:rFonts w:eastAsia="Calibri"/>
              </w:rPr>
              <w:t>–Viešintos)</w:t>
            </w:r>
          </w:p>
        </w:tc>
        <w:tc>
          <w:tcPr>
            <w:tcW w:w="800" w:type="pct"/>
            <w:tcBorders>
              <w:top w:val="single" w:sz="4" w:space="0" w:color="auto"/>
              <w:left w:val="single" w:sz="4" w:space="0" w:color="auto"/>
              <w:bottom w:val="single" w:sz="4" w:space="0" w:color="auto"/>
              <w:right w:val="single" w:sz="4" w:space="0" w:color="auto"/>
            </w:tcBorders>
          </w:tcPr>
          <w:p w14:paraId="643AC63F" w14:textId="06B4EA7B" w:rsidR="00E0397B" w:rsidRPr="00CE3406" w:rsidRDefault="00E0397B" w:rsidP="00E0397B">
            <w:r w:rsidRPr="00CE3406">
              <w:t>Vidugirių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DD455F3" w14:textId="659428CE" w:rsidR="00E0397B" w:rsidRPr="00CE3406" w:rsidRDefault="00E0397B" w:rsidP="00E0397B">
            <w:r w:rsidRPr="00CE3406">
              <w:t>4400-6450-1568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5F216CF" w14:textId="7FEE428B" w:rsidR="00E0397B" w:rsidRPr="00CE3406" w:rsidRDefault="00E0397B" w:rsidP="00E0397B">
            <w:pPr>
              <w:jc w:val="right"/>
            </w:pPr>
            <w:r w:rsidRPr="00CE3406">
              <w:t>1668</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361BA47" w14:textId="727BDB49" w:rsidR="00E0397B" w:rsidRPr="00CE3406" w:rsidRDefault="00E0397B" w:rsidP="00E0397B">
            <w:r w:rsidRPr="00CE3406">
              <w:t>011948</w:t>
            </w:r>
          </w:p>
        </w:tc>
        <w:tc>
          <w:tcPr>
            <w:tcW w:w="600" w:type="pct"/>
            <w:tcBorders>
              <w:top w:val="single" w:sz="4" w:space="0" w:color="auto"/>
              <w:left w:val="single" w:sz="4" w:space="0" w:color="auto"/>
              <w:bottom w:val="single" w:sz="4" w:space="0" w:color="auto"/>
              <w:right w:val="single" w:sz="4" w:space="0" w:color="auto"/>
            </w:tcBorders>
          </w:tcPr>
          <w:p w14:paraId="5733D650" w14:textId="01AFB140" w:rsidR="00E0397B" w:rsidRPr="00CE3406" w:rsidRDefault="00E0397B" w:rsidP="00E0397B">
            <w:pPr>
              <w:jc w:val="right"/>
            </w:pPr>
            <w:r w:rsidRPr="00CE3406">
              <w:t>41062,00</w:t>
            </w:r>
          </w:p>
        </w:tc>
        <w:tc>
          <w:tcPr>
            <w:tcW w:w="666" w:type="pct"/>
            <w:tcBorders>
              <w:top w:val="single" w:sz="4" w:space="0" w:color="auto"/>
              <w:left w:val="single" w:sz="4" w:space="0" w:color="auto"/>
              <w:bottom w:val="single" w:sz="4" w:space="0" w:color="auto"/>
              <w:right w:val="single" w:sz="4" w:space="0" w:color="auto"/>
            </w:tcBorders>
          </w:tcPr>
          <w:p w14:paraId="7AB18E74" w14:textId="3CA1CAAE" w:rsidR="00E0397B" w:rsidRPr="00CE3406" w:rsidRDefault="00E0397B" w:rsidP="00E0397B">
            <w:pPr>
              <w:jc w:val="right"/>
            </w:pPr>
            <w:r w:rsidRPr="00616655">
              <w:t>29251,35</w:t>
            </w:r>
          </w:p>
        </w:tc>
      </w:tr>
      <w:tr w:rsidR="00E0397B" w:rsidRPr="00CE3406" w14:paraId="1EBB9C0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5E26EA6"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6ABBAAAC" w14:textId="1DA0FB92" w:rsidR="00E0397B" w:rsidRPr="00CE3406" w:rsidRDefault="00E0397B" w:rsidP="00E0397B">
            <w:r w:rsidRPr="00CE3406">
              <w:rPr>
                <w:rFonts w:eastAsia="Calibri"/>
              </w:rPr>
              <w:t>Kelias Nr. tr-61 (</w:t>
            </w:r>
            <w:proofErr w:type="spellStart"/>
            <w:r w:rsidRPr="00CE3406">
              <w:rPr>
                <w:rFonts w:eastAsia="Calibri"/>
              </w:rPr>
              <w:t>Gerkiškis</w:t>
            </w:r>
            <w:proofErr w:type="spellEnd"/>
            <w:r w:rsidRPr="00CE3406">
              <w:rPr>
                <w:rFonts w:eastAsia="Calibri"/>
              </w:rPr>
              <w:t>–</w:t>
            </w:r>
            <w:proofErr w:type="spellStart"/>
            <w:r w:rsidRPr="00CE3406">
              <w:rPr>
                <w:rFonts w:eastAsia="Calibri"/>
              </w:rPr>
              <w:t>Gailiutiškis</w:t>
            </w:r>
            <w:proofErr w:type="spellEnd"/>
            <w:r w:rsidRPr="00CE3406">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C8F768E" w14:textId="4054E47A" w:rsidR="00E0397B" w:rsidRPr="00CE3406" w:rsidRDefault="00E0397B" w:rsidP="00E0397B">
            <w:proofErr w:type="spellStart"/>
            <w:r w:rsidRPr="00CE3406">
              <w:t>Gerkiškių</w:t>
            </w:r>
            <w:proofErr w:type="spellEnd"/>
            <w:r w:rsidRPr="00CE3406">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6C3F8E7" w14:textId="7F3918A0" w:rsidR="00E0397B" w:rsidRPr="00CE3406" w:rsidRDefault="00E0397B" w:rsidP="00E0397B">
            <w:r w:rsidRPr="00CE3406">
              <w:t>4400-6450-2232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730B586" w14:textId="4C729E2C" w:rsidR="00E0397B" w:rsidRPr="00CE3406" w:rsidRDefault="00E0397B" w:rsidP="00E0397B">
            <w:pPr>
              <w:jc w:val="right"/>
            </w:pPr>
            <w:r w:rsidRPr="00CE3406">
              <w:t>272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2B095F7" w14:textId="642AD520" w:rsidR="00E0397B" w:rsidRPr="00CE3406" w:rsidRDefault="00E0397B" w:rsidP="00E0397B">
            <w:r w:rsidRPr="00CE3406">
              <w:t>011949</w:t>
            </w:r>
          </w:p>
        </w:tc>
        <w:tc>
          <w:tcPr>
            <w:tcW w:w="600" w:type="pct"/>
            <w:tcBorders>
              <w:top w:val="single" w:sz="4" w:space="0" w:color="auto"/>
              <w:left w:val="single" w:sz="4" w:space="0" w:color="auto"/>
              <w:bottom w:val="single" w:sz="4" w:space="0" w:color="auto"/>
              <w:right w:val="single" w:sz="4" w:space="0" w:color="auto"/>
            </w:tcBorders>
          </w:tcPr>
          <w:p w14:paraId="7B761F16" w14:textId="5304BAF7" w:rsidR="00E0397B" w:rsidRPr="00CE3406" w:rsidRDefault="00E0397B" w:rsidP="00E0397B">
            <w:pPr>
              <w:jc w:val="right"/>
            </w:pPr>
            <w:r w:rsidRPr="00CE3406">
              <w:t>6060,00</w:t>
            </w:r>
          </w:p>
        </w:tc>
        <w:tc>
          <w:tcPr>
            <w:tcW w:w="666" w:type="pct"/>
            <w:tcBorders>
              <w:top w:val="single" w:sz="4" w:space="0" w:color="auto"/>
              <w:left w:val="single" w:sz="4" w:space="0" w:color="auto"/>
              <w:bottom w:val="single" w:sz="4" w:space="0" w:color="auto"/>
              <w:right w:val="single" w:sz="4" w:space="0" w:color="auto"/>
            </w:tcBorders>
          </w:tcPr>
          <w:p w14:paraId="7D9380A8" w14:textId="77857CFB" w:rsidR="00E0397B" w:rsidRPr="00CE3406" w:rsidRDefault="00E0397B" w:rsidP="00E0397B">
            <w:pPr>
              <w:jc w:val="right"/>
            </w:pPr>
            <w:r w:rsidRPr="00616655">
              <w:t>4.316,91</w:t>
            </w:r>
          </w:p>
        </w:tc>
      </w:tr>
      <w:tr w:rsidR="00E0397B" w:rsidRPr="00CE3406" w14:paraId="5E12BF0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BD4F66D"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3FEB8E5" w14:textId="6B22D98B" w:rsidR="00E0397B" w:rsidRPr="00CE3406" w:rsidRDefault="00E0397B" w:rsidP="00E0397B">
            <w:r w:rsidRPr="00CE3406">
              <w:rPr>
                <w:rFonts w:eastAsia="Calibri"/>
              </w:rPr>
              <w:t xml:space="preserve">Kelias Nr. tr-62 (Pravažiuojamasis kelias nuo Žirgyno g., </w:t>
            </w:r>
            <w:proofErr w:type="spellStart"/>
            <w:r w:rsidRPr="00CE3406">
              <w:rPr>
                <w:rFonts w:eastAsia="Calibri"/>
              </w:rPr>
              <w:t>Latavėnų</w:t>
            </w:r>
            <w:proofErr w:type="spellEnd"/>
            <w:r w:rsidRPr="00CE3406">
              <w:rPr>
                <w:rFonts w:eastAsia="Calibri"/>
              </w:rPr>
              <w:t xml:space="preserve"> k. iki kelio Nr. tr-4)</w:t>
            </w:r>
          </w:p>
        </w:tc>
        <w:tc>
          <w:tcPr>
            <w:tcW w:w="800" w:type="pct"/>
            <w:tcBorders>
              <w:top w:val="single" w:sz="4" w:space="0" w:color="auto"/>
              <w:left w:val="single" w:sz="4" w:space="0" w:color="auto"/>
              <w:bottom w:val="single" w:sz="4" w:space="0" w:color="auto"/>
              <w:right w:val="single" w:sz="4" w:space="0" w:color="auto"/>
            </w:tcBorders>
          </w:tcPr>
          <w:p w14:paraId="3300940C" w14:textId="77777777" w:rsidR="00E0397B" w:rsidRPr="00CE3406" w:rsidRDefault="00E0397B" w:rsidP="00E0397B">
            <w:proofErr w:type="spellStart"/>
            <w:r w:rsidRPr="00CE3406">
              <w:t>Latavėnų</w:t>
            </w:r>
            <w:proofErr w:type="spellEnd"/>
            <w:r w:rsidRPr="00CE3406">
              <w:t xml:space="preserve"> k., Anykščių r. sav.</w:t>
            </w:r>
          </w:p>
          <w:p w14:paraId="4E08086D" w14:textId="77777777" w:rsidR="00E0397B" w:rsidRPr="00CE3406" w:rsidRDefault="00E0397B" w:rsidP="00E0397B"/>
        </w:tc>
        <w:tc>
          <w:tcPr>
            <w:tcW w:w="867" w:type="pct"/>
            <w:tcBorders>
              <w:top w:val="single" w:sz="4" w:space="0" w:color="auto"/>
              <w:left w:val="single" w:sz="4" w:space="0" w:color="auto"/>
              <w:bottom w:val="single" w:sz="4" w:space="0" w:color="auto"/>
              <w:right w:val="single" w:sz="4" w:space="0" w:color="auto"/>
            </w:tcBorders>
            <w:shd w:val="clear" w:color="auto" w:fill="auto"/>
          </w:tcPr>
          <w:p w14:paraId="25381245" w14:textId="383C4F3A" w:rsidR="00E0397B" w:rsidRPr="00CE3406" w:rsidRDefault="00E0397B" w:rsidP="00E0397B">
            <w:r w:rsidRPr="00CE3406">
              <w:t>4400-6450-1413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3219E48" w14:textId="7CB826C1" w:rsidR="00E0397B" w:rsidRPr="00CE3406" w:rsidRDefault="00E0397B" w:rsidP="00E0397B">
            <w:pPr>
              <w:jc w:val="right"/>
            </w:pPr>
            <w:r w:rsidRPr="00CE3406">
              <w:t>191</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BC2195A" w14:textId="3FB3AD47" w:rsidR="00E0397B" w:rsidRPr="00CE3406" w:rsidRDefault="00E0397B" w:rsidP="00E0397B">
            <w:r w:rsidRPr="00CE3406">
              <w:t>011950</w:t>
            </w:r>
          </w:p>
        </w:tc>
        <w:tc>
          <w:tcPr>
            <w:tcW w:w="600" w:type="pct"/>
            <w:tcBorders>
              <w:top w:val="single" w:sz="4" w:space="0" w:color="auto"/>
              <w:left w:val="single" w:sz="4" w:space="0" w:color="auto"/>
              <w:bottom w:val="single" w:sz="4" w:space="0" w:color="auto"/>
              <w:right w:val="single" w:sz="4" w:space="0" w:color="auto"/>
            </w:tcBorders>
          </w:tcPr>
          <w:p w14:paraId="105392CD" w14:textId="6421FB02" w:rsidR="00E0397B" w:rsidRPr="00CE3406" w:rsidRDefault="00E0397B" w:rsidP="00E0397B">
            <w:pPr>
              <w:jc w:val="right"/>
            </w:pPr>
            <w:r w:rsidRPr="00CE3406">
              <w:t>4104,00</w:t>
            </w:r>
          </w:p>
        </w:tc>
        <w:tc>
          <w:tcPr>
            <w:tcW w:w="666" w:type="pct"/>
            <w:tcBorders>
              <w:top w:val="single" w:sz="4" w:space="0" w:color="auto"/>
              <w:left w:val="single" w:sz="4" w:space="0" w:color="auto"/>
              <w:bottom w:val="single" w:sz="4" w:space="0" w:color="auto"/>
              <w:right w:val="single" w:sz="4" w:space="0" w:color="auto"/>
            </w:tcBorders>
          </w:tcPr>
          <w:p w14:paraId="713374BF" w14:textId="25E9380D" w:rsidR="00E0397B" w:rsidRPr="00CE3406" w:rsidRDefault="00E0397B" w:rsidP="00E0397B">
            <w:pPr>
              <w:jc w:val="right"/>
            </w:pPr>
            <w:r w:rsidRPr="00616655">
              <w:t>2923,53</w:t>
            </w:r>
          </w:p>
        </w:tc>
      </w:tr>
      <w:tr w:rsidR="00E0397B" w:rsidRPr="00CE3406" w14:paraId="534179F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E809001"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5213C6C" w14:textId="1885FF32" w:rsidR="00E0397B" w:rsidRPr="00CE3406" w:rsidRDefault="00E0397B" w:rsidP="00E0397B">
            <w:r w:rsidRPr="00CE3406">
              <w:rPr>
                <w:rFonts w:eastAsia="Calibri"/>
              </w:rPr>
              <w:t xml:space="preserve">Kelias Nr. tr-100 (Privažiuojamasis kelias prie </w:t>
            </w:r>
            <w:proofErr w:type="spellStart"/>
            <w:r w:rsidRPr="00CE3406">
              <w:rPr>
                <w:rFonts w:eastAsia="Calibri"/>
              </w:rPr>
              <w:t>Mediniškių</w:t>
            </w:r>
            <w:proofErr w:type="spellEnd"/>
            <w:r w:rsidRPr="00CE3406">
              <w:rPr>
                <w:rFonts w:eastAsia="Calibri"/>
              </w:rPr>
              <w:t xml:space="preserve"> k. nuo kelio Troškūnai–</w:t>
            </w:r>
            <w:proofErr w:type="spellStart"/>
            <w:r w:rsidRPr="00CE3406">
              <w:rPr>
                <w:rFonts w:eastAsia="Calibri"/>
              </w:rPr>
              <w:t>Latavėnai</w:t>
            </w:r>
            <w:proofErr w:type="spellEnd"/>
            <w:r w:rsidRPr="00CE3406">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2717CEB5" w14:textId="679BEE90" w:rsidR="00E0397B" w:rsidRPr="00CE3406" w:rsidRDefault="00E0397B" w:rsidP="00E0397B">
            <w:proofErr w:type="spellStart"/>
            <w:r w:rsidRPr="00CE3406">
              <w:t>Mediniškių</w:t>
            </w:r>
            <w:proofErr w:type="spellEnd"/>
            <w:r w:rsidRPr="00CE3406">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761B691" w14:textId="641BFC80" w:rsidR="00E0397B" w:rsidRPr="00CE3406" w:rsidRDefault="00E0397B" w:rsidP="00E0397B">
            <w:r w:rsidRPr="00CE3406">
              <w:t>4400-6450-1302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AA5B716" w14:textId="20B2B3D0" w:rsidR="00E0397B" w:rsidRPr="00CE3406" w:rsidRDefault="00E0397B" w:rsidP="00E0397B">
            <w:pPr>
              <w:jc w:val="right"/>
            </w:pPr>
            <w:r w:rsidRPr="00CE3406">
              <w:t>254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26D9BBD" w14:textId="02A8E8F7" w:rsidR="00E0397B" w:rsidRPr="00CE3406" w:rsidRDefault="00E0397B" w:rsidP="00E0397B">
            <w:r w:rsidRPr="00CE3406">
              <w:t>011875</w:t>
            </w:r>
          </w:p>
        </w:tc>
        <w:tc>
          <w:tcPr>
            <w:tcW w:w="600" w:type="pct"/>
            <w:tcBorders>
              <w:top w:val="single" w:sz="4" w:space="0" w:color="auto"/>
              <w:left w:val="single" w:sz="4" w:space="0" w:color="auto"/>
              <w:bottom w:val="single" w:sz="4" w:space="0" w:color="auto"/>
              <w:right w:val="single" w:sz="4" w:space="0" w:color="auto"/>
            </w:tcBorders>
          </w:tcPr>
          <w:p w14:paraId="61FC65D8" w14:textId="0BDC8FA1" w:rsidR="00E0397B" w:rsidRPr="00CE3406" w:rsidRDefault="00E0397B" w:rsidP="00E0397B">
            <w:pPr>
              <w:jc w:val="right"/>
            </w:pPr>
            <w:r w:rsidRPr="00CE3406">
              <w:t>1084,00</w:t>
            </w:r>
          </w:p>
        </w:tc>
        <w:tc>
          <w:tcPr>
            <w:tcW w:w="666" w:type="pct"/>
            <w:tcBorders>
              <w:top w:val="single" w:sz="4" w:space="0" w:color="auto"/>
              <w:left w:val="single" w:sz="4" w:space="0" w:color="auto"/>
              <w:bottom w:val="single" w:sz="4" w:space="0" w:color="auto"/>
              <w:right w:val="single" w:sz="4" w:space="0" w:color="auto"/>
            </w:tcBorders>
          </w:tcPr>
          <w:p w14:paraId="2ADBF48C" w14:textId="277EC086" w:rsidR="00E0397B" w:rsidRPr="00CE3406" w:rsidRDefault="00E0397B" w:rsidP="00E0397B">
            <w:pPr>
              <w:jc w:val="right"/>
            </w:pPr>
            <w:r w:rsidRPr="00616655">
              <w:t>772,06</w:t>
            </w:r>
          </w:p>
        </w:tc>
      </w:tr>
      <w:tr w:rsidR="00E0397B" w:rsidRPr="00CE3406" w14:paraId="526AD63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74A2029"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1C09E5B" w14:textId="065E9CAC" w:rsidR="00E0397B" w:rsidRPr="00CE3406" w:rsidRDefault="00E0397B" w:rsidP="00E0397B">
            <w:r w:rsidRPr="00CE3406">
              <w:rPr>
                <w:rFonts w:eastAsia="Calibri"/>
              </w:rPr>
              <w:t>Kelias Nr. tr-101 (</w:t>
            </w:r>
            <w:proofErr w:type="spellStart"/>
            <w:r w:rsidRPr="00CE3406">
              <w:rPr>
                <w:rFonts w:eastAsia="Calibri"/>
              </w:rPr>
              <w:t>Mediniškiai</w:t>
            </w:r>
            <w:proofErr w:type="spellEnd"/>
            <w:r w:rsidRPr="00CE3406">
              <w:rPr>
                <w:rFonts w:eastAsia="Calibri"/>
              </w:rPr>
              <w:t>–</w:t>
            </w:r>
            <w:proofErr w:type="spellStart"/>
            <w:r w:rsidRPr="00CE3406">
              <w:rPr>
                <w:rFonts w:eastAsia="Calibri"/>
              </w:rPr>
              <w:t>Briedinė</w:t>
            </w:r>
            <w:proofErr w:type="spellEnd"/>
            <w:r w:rsidRPr="00CE3406">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588049E" w14:textId="76AD1B78" w:rsidR="00E0397B" w:rsidRPr="00CE3406" w:rsidRDefault="00E0397B" w:rsidP="00E0397B">
            <w:r w:rsidRPr="00CE3406">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E25E908" w14:textId="6A03BDA4" w:rsidR="00E0397B" w:rsidRPr="00CE3406" w:rsidRDefault="00E0397B" w:rsidP="00E0397B">
            <w:r w:rsidRPr="00CE3406">
              <w:t>4400-6450-2187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F69A442" w14:textId="2C8F1E83" w:rsidR="00E0397B" w:rsidRPr="00CE3406" w:rsidRDefault="00E0397B" w:rsidP="00E0397B">
            <w:pPr>
              <w:jc w:val="right"/>
            </w:pPr>
            <w:r w:rsidRPr="00CE3406">
              <w:t>1073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2CF5557" w14:textId="09924A94" w:rsidR="00E0397B" w:rsidRPr="00CE3406" w:rsidRDefault="00E0397B" w:rsidP="00E0397B">
            <w:r w:rsidRPr="00CE3406">
              <w:t>011876</w:t>
            </w:r>
          </w:p>
        </w:tc>
        <w:tc>
          <w:tcPr>
            <w:tcW w:w="600" w:type="pct"/>
            <w:tcBorders>
              <w:top w:val="single" w:sz="4" w:space="0" w:color="auto"/>
              <w:left w:val="single" w:sz="4" w:space="0" w:color="auto"/>
              <w:bottom w:val="single" w:sz="4" w:space="0" w:color="auto"/>
              <w:right w:val="single" w:sz="4" w:space="0" w:color="auto"/>
            </w:tcBorders>
          </w:tcPr>
          <w:p w14:paraId="0709AA86" w14:textId="2AE48D36" w:rsidR="00E0397B" w:rsidRPr="00CE3406" w:rsidRDefault="00E0397B" w:rsidP="00E0397B">
            <w:pPr>
              <w:jc w:val="right"/>
            </w:pPr>
            <w:r w:rsidRPr="00CE3406">
              <w:t>5141,00</w:t>
            </w:r>
          </w:p>
        </w:tc>
        <w:tc>
          <w:tcPr>
            <w:tcW w:w="666" w:type="pct"/>
            <w:tcBorders>
              <w:top w:val="single" w:sz="4" w:space="0" w:color="auto"/>
              <w:left w:val="single" w:sz="4" w:space="0" w:color="auto"/>
              <w:bottom w:val="single" w:sz="4" w:space="0" w:color="auto"/>
              <w:right w:val="single" w:sz="4" w:space="0" w:color="auto"/>
            </w:tcBorders>
          </w:tcPr>
          <w:p w14:paraId="18DF87D6" w14:textId="7F17FF18" w:rsidR="00E0397B" w:rsidRPr="00CE3406" w:rsidRDefault="00E0397B" w:rsidP="00E0397B">
            <w:pPr>
              <w:jc w:val="right"/>
            </w:pPr>
            <w:r w:rsidRPr="00616655">
              <w:t>3662,30</w:t>
            </w:r>
          </w:p>
        </w:tc>
      </w:tr>
      <w:tr w:rsidR="00E0397B" w:rsidRPr="00CE3406" w14:paraId="3C4980B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F458FF2"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AAFFA7F" w14:textId="1A749881" w:rsidR="00E0397B" w:rsidRPr="00CE3406" w:rsidRDefault="00E0397B" w:rsidP="00E0397B">
            <w:r w:rsidRPr="00CE3406">
              <w:rPr>
                <w:rFonts w:eastAsia="Calibri"/>
              </w:rPr>
              <w:t xml:space="preserve">Kelias Nr. tr-102 (Privažiuojamasis kelias prie gyvenamųjų namų Naujasėdžio k. nuo kelio </w:t>
            </w:r>
            <w:proofErr w:type="spellStart"/>
            <w:r w:rsidRPr="00CE3406">
              <w:rPr>
                <w:rFonts w:eastAsia="Calibri"/>
              </w:rPr>
              <w:t>Vašuokėnai</w:t>
            </w:r>
            <w:proofErr w:type="spellEnd"/>
            <w:r w:rsidRPr="00CE3406">
              <w:rPr>
                <w:rFonts w:eastAsia="Calibri"/>
              </w:rPr>
              <w:t>–Viešintos)</w:t>
            </w:r>
          </w:p>
        </w:tc>
        <w:tc>
          <w:tcPr>
            <w:tcW w:w="800" w:type="pct"/>
            <w:tcBorders>
              <w:top w:val="single" w:sz="4" w:space="0" w:color="auto"/>
              <w:left w:val="single" w:sz="4" w:space="0" w:color="auto"/>
              <w:bottom w:val="single" w:sz="4" w:space="0" w:color="auto"/>
              <w:right w:val="single" w:sz="4" w:space="0" w:color="auto"/>
            </w:tcBorders>
          </w:tcPr>
          <w:p w14:paraId="060B4909" w14:textId="77777777" w:rsidR="00E0397B" w:rsidRPr="00CE3406" w:rsidRDefault="00E0397B" w:rsidP="00E0397B">
            <w:r w:rsidRPr="00CE3406">
              <w:t>Naujasėdžio k., Anykščių r. sav.</w:t>
            </w:r>
          </w:p>
          <w:p w14:paraId="4C29D432" w14:textId="77777777" w:rsidR="00E0397B" w:rsidRPr="00CE3406" w:rsidRDefault="00E0397B" w:rsidP="00E0397B"/>
        </w:tc>
        <w:tc>
          <w:tcPr>
            <w:tcW w:w="867" w:type="pct"/>
            <w:tcBorders>
              <w:top w:val="single" w:sz="4" w:space="0" w:color="auto"/>
              <w:left w:val="single" w:sz="4" w:space="0" w:color="auto"/>
              <w:bottom w:val="single" w:sz="4" w:space="0" w:color="auto"/>
              <w:right w:val="single" w:sz="4" w:space="0" w:color="auto"/>
            </w:tcBorders>
            <w:shd w:val="clear" w:color="auto" w:fill="auto"/>
          </w:tcPr>
          <w:p w14:paraId="7BBE57F4" w14:textId="79FD8C46" w:rsidR="00E0397B" w:rsidRPr="00CE3406" w:rsidRDefault="00E0397B" w:rsidP="00E0397B">
            <w:r w:rsidRPr="00CE3406">
              <w:t>4400-6450-1582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0412B05" w14:textId="0EFB4781" w:rsidR="00E0397B" w:rsidRPr="00CE3406" w:rsidRDefault="00E0397B" w:rsidP="00E0397B">
            <w:pPr>
              <w:jc w:val="right"/>
            </w:pPr>
            <w:r w:rsidRPr="00CE3406">
              <w:t>385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F1C3090" w14:textId="58F2CCE5" w:rsidR="00E0397B" w:rsidRPr="00CE3406" w:rsidRDefault="00E0397B" w:rsidP="00E0397B">
            <w:r w:rsidRPr="00CE3406">
              <w:t>011877</w:t>
            </w:r>
          </w:p>
        </w:tc>
        <w:tc>
          <w:tcPr>
            <w:tcW w:w="600" w:type="pct"/>
            <w:tcBorders>
              <w:top w:val="single" w:sz="4" w:space="0" w:color="auto"/>
              <w:left w:val="single" w:sz="4" w:space="0" w:color="auto"/>
              <w:bottom w:val="single" w:sz="4" w:space="0" w:color="auto"/>
              <w:right w:val="single" w:sz="4" w:space="0" w:color="auto"/>
            </w:tcBorders>
          </w:tcPr>
          <w:p w14:paraId="277FE4AC" w14:textId="285F11B8" w:rsidR="00E0397B" w:rsidRPr="00CE3406" w:rsidRDefault="00E0397B" w:rsidP="00E0397B">
            <w:pPr>
              <w:jc w:val="right"/>
            </w:pPr>
            <w:r w:rsidRPr="00CE3406">
              <w:t>8488,00</w:t>
            </w:r>
          </w:p>
        </w:tc>
        <w:tc>
          <w:tcPr>
            <w:tcW w:w="666" w:type="pct"/>
            <w:tcBorders>
              <w:top w:val="single" w:sz="4" w:space="0" w:color="auto"/>
              <w:left w:val="single" w:sz="4" w:space="0" w:color="auto"/>
              <w:bottom w:val="single" w:sz="4" w:space="0" w:color="auto"/>
              <w:right w:val="single" w:sz="4" w:space="0" w:color="auto"/>
            </w:tcBorders>
          </w:tcPr>
          <w:p w14:paraId="707464BC" w14:textId="56A23AA5" w:rsidR="00E0397B" w:rsidRPr="00CE3406" w:rsidRDefault="00E0397B" w:rsidP="00E0397B">
            <w:pPr>
              <w:jc w:val="right"/>
            </w:pPr>
            <w:r w:rsidRPr="00616655">
              <w:t>6046,39</w:t>
            </w:r>
          </w:p>
        </w:tc>
      </w:tr>
      <w:tr w:rsidR="00E0397B" w:rsidRPr="00CE3406" w14:paraId="3A44C48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ADC1FEE"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9C1EECA" w14:textId="0DD4F5E2" w:rsidR="00E0397B" w:rsidRPr="00CE3406" w:rsidRDefault="00E0397B" w:rsidP="00E0397B">
            <w:r w:rsidRPr="00CE3406">
              <w:rPr>
                <w:rFonts w:eastAsia="Calibri"/>
              </w:rPr>
              <w:t>Kelias Nr. tr-118 (Vidugiriai–</w:t>
            </w:r>
            <w:proofErr w:type="spellStart"/>
            <w:r w:rsidRPr="00CE3406">
              <w:rPr>
                <w:rFonts w:eastAsia="Calibri"/>
              </w:rPr>
              <w:t>Pakapė</w:t>
            </w:r>
            <w:proofErr w:type="spellEnd"/>
            <w:r w:rsidRPr="00CE3406">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FF282A4" w14:textId="3DE99281" w:rsidR="00E0397B" w:rsidRPr="00CE3406" w:rsidRDefault="00E0397B" w:rsidP="00E0397B">
            <w:r w:rsidRPr="00CE3406">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58A9D73" w14:textId="44A62991" w:rsidR="00E0397B" w:rsidRPr="00CE3406" w:rsidRDefault="00E0397B" w:rsidP="00E0397B">
            <w:r w:rsidRPr="00CE3406">
              <w:t>4400-6450-2121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1C736BE" w14:textId="35957D30" w:rsidR="00E0397B" w:rsidRPr="00CE3406" w:rsidRDefault="00E0397B" w:rsidP="00E0397B">
            <w:pPr>
              <w:jc w:val="right"/>
            </w:pPr>
            <w:r w:rsidRPr="00CE3406">
              <w:t>741</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28BFB6E" w14:textId="42F0684A" w:rsidR="00E0397B" w:rsidRPr="00CE3406" w:rsidRDefault="00E0397B" w:rsidP="00E0397B">
            <w:r w:rsidRPr="00CE3406">
              <w:t>011893</w:t>
            </w:r>
          </w:p>
        </w:tc>
        <w:tc>
          <w:tcPr>
            <w:tcW w:w="600" w:type="pct"/>
            <w:tcBorders>
              <w:top w:val="single" w:sz="4" w:space="0" w:color="auto"/>
              <w:left w:val="single" w:sz="4" w:space="0" w:color="auto"/>
              <w:bottom w:val="single" w:sz="4" w:space="0" w:color="auto"/>
              <w:right w:val="single" w:sz="4" w:space="0" w:color="auto"/>
            </w:tcBorders>
          </w:tcPr>
          <w:p w14:paraId="1F396DB9" w14:textId="22501B27" w:rsidR="00E0397B" w:rsidRPr="00CE3406" w:rsidRDefault="00E0397B" w:rsidP="00E0397B">
            <w:pPr>
              <w:jc w:val="right"/>
            </w:pPr>
            <w:r w:rsidRPr="00CE3406">
              <w:t>16805,00</w:t>
            </w:r>
          </w:p>
        </w:tc>
        <w:tc>
          <w:tcPr>
            <w:tcW w:w="666" w:type="pct"/>
            <w:tcBorders>
              <w:top w:val="single" w:sz="4" w:space="0" w:color="auto"/>
              <w:left w:val="single" w:sz="4" w:space="0" w:color="auto"/>
              <w:bottom w:val="single" w:sz="4" w:space="0" w:color="auto"/>
              <w:right w:val="single" w:sz="4" w:space="0" w:color="auto"/>
            </w:tcBorders>
          </w:tcPr>
          <w:p w14:paraId="793325F9" w14:textId="28B0C0C2" w:rsidR="00E0397B" w:rsidRPr="00CE3406" w:rsidRDefault="00E0397B" w:rsidP="00E0397B">
            <w:pPr>
              <w:jc w:val="right"/>
            </w:pPr>
            <w:r w:rsidRPr="00616655">
              <w:t>11971,37</w:t>
            </w:r>
          </w:p>
        </w:tc>
      </w:tr>
      <w:tr w:rsidR="00E0397B" w:rsidRPr="00CE3406" w14:paraId="4CC4C773"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B337D39" w14:textId="77777777" w:rsidR="00E0397B" w:rsidRPr="00CE3406" w:rsidRDefault="00E0397B" w:rsidP="00E0397B">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157F749" w14:textId="02779456" w:rsidR="00E0397B" w:rsidRPr="00CE3406" w:rsidRDefault="00E0397B" w:rsidP="00E0397B">
            <w:r w:rsidRPr="00CE3406">
              <w:rPr>
                <w:rFonts w:eastAsia="Calibri"/>
              </w:rPr>
              <w:t xml:space="preserve">Kelias Nr. tr-125 (Privažiuojamasis kelias prie gyvenamųjų namų Vidugirių k.  nuo kelio </w:t>
            </w:r>
            <w:proofErr w:type="spellStart"/>
            <w:r w:rsidRPr="00CE3406">
              <w:rPr>
                <w:rFonts w:eastAsia="Calibri"/>
              </w:rPr>
              <w:t>Vašuokėnai</w:t>
            </w:r>
            <w:proofErr w:type="spellEnd"/>
            <w:r w:rsidRPr="00CE3406">
              <w:rPr>
                <w:rFonts w:eastAsia="Calibri"/>
              </w:rPr>
              <w:t>–Viešintos, I)</w:t>
            </w:r>
          </w:p>
        </w:tc>
        <w:tc>
          <w:tcPr>
            <w:tcW w:w="800" w:type="pct"/>
            <w:tcBorders>
              <w:top w:val="single" w:sz="4" w:space="0" w:color="auto"/>
              <w:left w:val="single" w:sz="4" w:space="0" w:color="auto"/>
              <w:bottom w:val="single" w:sz="4" w:space="0" w:color="auto"/>
              <w:right w:val="single" w:sz="4" w:space="0" w:color="auto"/>
            </w:tcBorders>
          </w:tcPr>
          <w:p w14:paraId="26B65D80" w14:textId="40824690" w:rsidR="00E0397B" w:rsidRPr="00CE3406" w:rsidRDefault="00E0397B" w:rsidP="00E0397B">
            <w:r w:rsidRPr="00CE3406">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D2DB0E6" w14:textId="60D9D94E" w:rsidR="00E0397B" w:rsidRPr="00CE3406" w:rsidRDefault="00E0397B" w:rsidP="00E0397B">
            <w:r w:rsidRPr="00CE3406">
              <w:t>4400-6450-2200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CE82BC8" w14:textId="207271C2" w:rsidR="00E0397B" w:rsidRPr="00CE3406" w:rsidRDefault="00E0397B" w:rsidP="00E0397B">
            <w:pPr>
              <w:jc w:val="right"/>
            </w:pPr>
            <w:r w:rsidRPr="00CE3406">
              <w:t>144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1E446B7" w14:textId="6182F2F2" w:rsidR="00E0397B" w:rsidRPr="00CE3406" w:rsidRDefault="00E0397B" w:rsidP="00E0397B">
            <w:r w:rsidRPr="00CE3406">
              <w:t>011900</w:t>
            </w:r>
          </w:p>
        </w:tc>
        <w:tc>
          <w:tcPr>
            <w:tcW w:w="600" w:type="pct"/>
            <w:tcBorders>
              <w:top w:val="single" w:sz="4" w:space="0" w:color="auto"/>
              <w:left w:val="single" w:sz="4" w:space="0" w:color="auto"/>
              <w:bottom w:val="single" w:sz="4" w:space="0" w:color="auto"/>
              <w:right w:val="single" w:sz="4" w:space="0" w:color="auto"/>
            </w:tcBorders>
          </w:tcPr>
          <w:p w14:paraId="7D7990A6" w14:textId="4071A8D7" w:rsidR="00E0397B" w:rsidRPr="00CE3406" w:rsidRDefault="00E0397B" w:rsidP="00E0397B">
            <w:pPr>
              <w:jc w:val="right"/>
            </w:pPr>
            <w:r w:rsidRPr="00CE3406">
              <w:t>3305,00</w:t>
            </w:r>
          </w:p>
        </w:tc>
        <w:tc>
          <w:tcPr>
            <w:tcW w:w="666" w:type="pct"/>
            <w:tcBorders>
              <w:top w:val="single" w:sz="4" w:space="0" w:color="auto"/>
              <w:left w:val="single" w:sz="4" w:space="0" w:color="auto"/>
              <w:bottom w:val="single" w:sz="4" w:space="0" w:color="auto"/>
              <w:right w:val="single" w:sz="4" w:space="0" w:color="auto"/>
            </w:tcBorders>
          </w:tcPr>
          <w:p w14:paraId="3BAF3D05" w14:textId="1FDF8CC6" w:rsidR="00E0397B" w:rsidRPr="00CE3406" w:rsidRDefault="00E0397B" w:rsidP="00E0397B">
            <w:pPr>
              <w:jc w:val="right"/>
            </w:pPr>
            <w:r w:rsidRPr="00616655">
              <w:t>2354,41</w:t>
            </w:r>
          </w:p>
        </w:tc>
      </w:tr>
      <w:tr w:rsidR="00E0397B" w:rsidRPr="00CE3406" w14:paraId="2636A907" w14:textId="77777777" w:rsidTr="00CF5346">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3424706D" w14:textId="77777777" w:rsidR="00E0397B" w:rsidRPr="00CE3406" w:rsidRDefault="00E0397B" w:rsidP="00E0397B">
            <w:pPr>
              <w:numPr>
                <w:ilvl w:val="0"/>
                <w:numId w:val="3"/>
              </w:numPr>
              <w:ind w:left="510"/>
            </w:pPr>
          </w:p>
        </w:tc>
        <w:tc>
          <w:tcPr>
            <w:tcW w:w="933" w:type="pct"/>
            <w:vMerge w:val="restart"/>
            <w:tcBorders>
              <w:top w:val="single" w:sz="4" w:space="0" w:color="auto"/>
              <w:left w:val="single" w:sz="4" w:space="0" w:color="auto"/>
              <w:right w:val="single" w:sz="4" w:space="0" w:color="auto"/>
            </w:tcBorders>
          </w:tcPr>
          <w:p w14:paraId="74F9E3C8" w14:textId="7A95F3D9" w:rsidR="00E0397B" w:rsidRPr="00CE3406" w:rsidRDefault="00E0397B" w:rsidP="00E0397B">
            <w:r w:rsidRPr="00CE3406">
              <w:rPr>
                <w:rFonts w:eastAsia="Calibri"/>
              </w:rPr>
              <w:t>Kelias Nr. tr-130 (Lydžiai–</w:t>
            </w:r>
            <w:proofErr w:type="spellStart"/>
            <w:r w:rsidRPr="00CE3406">
              <w:rPr>
                <w:rFonts w:eastAsia="Calibri"/>
              </w:rPr>
              <w:t>Kildonys</w:t>
            </w:r>
            <w:proofErr w:type="spellEnd"/>
            <w:r w:rsidRPr="00CE3406">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1A455DC" w14:textId="65B8C85C" w:rsidR="00E0397B" w:rsidRPr="00CE3406" w:rsidRDefault="00E0397B" w:rsidP="00E0397B">
            <w:r w:rsidRPr="00CE3406">
              <w:t>Lydžių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87EA979" w14:textId="7CEB6D6D" w:rsidR="00E0397B" w:rsidRPr="00CE3406" w:rsidRDefault="00E0397B" w:rsidP="00E0397B">
            <w:r w:rsidRPr="00CE3406">
              <w:t>4400-6450-2021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E38448B" w14:textId="6ED1E009" w:rsidR="00E0397B" w:rsidRPr="00CE3406" w:rsidRDefault="00E0397B" w:rsidP="00E0397B">
            <w:pPr>
              <w:jc w:val="right"/>
            </w:pPr>
            <w:r w:rsidRPr="00CE3406">
              <w:t>409</w:t>
            </w:r>
          </w:p>
        </w:tc>
        <w:tc>
          <w:tcPr>
            <w:tcW w:w="467" w:type="pct"/>
            <w:gridSpan w:val="2"/>
            <w:vMerge w:val="restart"/>
            <w:tcBorders>
              <w:top w:val="single" w:sz="4" w:space="0" w:color="auto"/>
              <w:left w:val="single" w:sz="4" w:space="0" w:color="auto"/>
              <w:right w:val="single" w:sz="4" w:space="0" w:color="auto"/>
            </w:tcBorders>
            <w:shd w:val="clear" w:color="auto" w:fill="auto"/>
          </w:tcPr>
          <w:p w14:paraId="4FAA9489" w14:textId="048CB9C7" w:rsidR="00E0397B" w:rsidRPr="00CE3406" w:rsidRDefault="00E0397B" w:rsidP="00E0397B">
            <w:r w:rsidRPr="00CE3406">
              <w:t>011905</w:t>
            </w:r>
          </w:p>
        </w:tc>
        <w:tc>
          <w:tcPr>
            <w:tcW w:w="600" w:type="pct"/>
            <w:vMerge w:val="restart"/>
            <w:tcBorders>
              <w:top w:val="single" w:sz="4" w:space="0" w:color="auto"/>
              <w:left w:val="single" w:sz="4" w:space="0" w:color="auto"/>
              <w:right w:val="single" w:sz="4" w:space="0" w:color="auto"/>
            </w:tcBorders>
          </w:tcPr>
          <w:p w14:paraId="5E113857" w14:textId="6A309F31" w:rsidR="00E0397B" w:rsidRPr="00CE3406" w:rsidRDefault="00E0397B" w:rsidP="00E0397B">
            <w:pPr>
              <w:jc w:val="right"/>
            </w:pPr>
            <w:r w:rsidRPr="00CE3406">
              <w:t>11448,00</w:t>
            </w:r>
          </w:p>
        </w:tc>
        <w:tc>
          <w:tcPr>
            <w:tcW w:w="666" w:type="pct"/>
            <w:vMerge w:val="restart"/>
            <w:tcBorders>
              <w:top w:val="single" w:sz="4" w:space="0" w:color="auto"/>
              <w:left w:val="single" w:sz="4" w:space="0" w:color="auto"/>
              <w:right w:val="single" w:sz="4" w:space="0" w:color="auto"/>
            </w:tcBorders>
          </w:tcPr>
          <w:p w14:paraId="55AB4303" w14:textId="5E28478B" w:rsidR="00E0397B" w:rsidRPr="00CE3406" w:rsidRDefault="00E0397B" w:rsidP="00E0397B">
            <w:pPr>
              <w:jc w:val="right"/>
            </w:pPr>
            <w:r w:rsidRPr="00D56150">
              <w:t>8155,20</w:t>
            </w:r>
          </w:p>
        </w:tc>
      </w:tr>
      <w:tr w:rsidR="00E0397B" w:rsidRPr="00CE3406" w14:paraId="0716B74B" w14:textId="77777777" w:rsidTr="00CF5346">
        <w:trPr>
          <w:trHeight w:val="270"/>
        </w:trPr>
        <w:tc>
          <w:tcPr>
            <w:tcW w:w="334" w:type="pct"/>
            <w:vMerge/>
            <w:tcBorders>
              <w:left w:val="single" w:sz="4" w:space="0" w:color="auto"/>
              <w:bottom w:val="single" w:sz="4" w:space="0" w:color="auto"/>
              <w:right w:val="single" w:sz="4" w:space="0" w:color="auto"/>
            </w:tcBorders>
            <w:shd w:val="clear" w:color="auto" w:fill="auto"/>
          </w:tcPr>
          <w:p w14:paraId="4900FC62" w14:textId="77777777" w:rsidR="00E0397B" w:rsidRPr="00CE3406" w:rsidRDefault="00E0397B" w:rsidP="00E0397B">
            <w:pPr>
              <w:numPr>
                <w:ilvl w:val="0"/>
                <w:numId w:val="3"/>
              </w:numPr>
              <w:ind w:left="510"/>
            </w:pPr>
          </w:p>
        </w:tc>
        <w:tc>
          <w:tcPr>
            <w:tcW w:w="933" w:type="pct"/>
            <w:vMerge/>
            <w:tcBorders>
              <w:left w:val="single" w:sz="4" w:space="0" w:color="auto"/>
              <w:bottom w:val="single" w:sz="4" w:space="0" w:color="auto"/>
              <w:right w:val="single" w:sz="4" w:space="0" w:color="auto"/>
            </w:tcBorders>
            <w:shd w:val="clear" w:color="auto" w:fill="auto"/>
          </w:tcPr>
          <w:p w14:paraId="45DF0EFF" w14:textId="77777777" w:rsidR="00E0397B" w:rsidRPr="00CE3406" w:rsidRDefault="00E0397B" w:rsidP="00E0397B"/>
        </w:tc>
        <w:tc>
          <w:tcPr>
            <w:tcW w:w="800" w:type="pct"/>
            <w:tcBorders>
              <w:top w:val="single" w:sz="4" w:space="0" w:color="auto"/>
              <w:left w:val="single" w:sz="4" w:space="0" w:color="auto"/>
              <w:bottom w:val="single" w:sz="4" w:space="0" w:color="auto"/>
              <w:right w:val="single" w:sz="4" w:space="0" w:color="auto"/>
            </w:tcBorders>
          </w:tcPr>
          <w:p w14:paraId="194F2CD9" w14:textId="21A381B7" w:rsidR="00E0397B" w:rsidRPr="00CE3406" w:rsidRDefault="00E0397B" w:rsidP="00E0397B">
            <w:r w:rsidRPr="00CE3406">
              <w:t>Samanų vs.,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D783D01" w14:textId="18B40CB2" w:rsidR="00E0397B" w:rsidRPr="00CE3406" w:rsidRDefault="00E0397B" w:rsidP="00E0397B">
            <w:r w:rsidRPr="00CE3406">
              <w:t>4400-6451-9642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8C8FD5E" w14:textId="4E57B984" w:rsidR="00E0397B" w:rsidRPr="00CE3406" w:rsidRDefault="00E0397B" w:rsidP="00E0397B">
            <w:pPr>
              <w:jc w:val="right"/>
            </w:pPr>
            <w:r w:rsidRPr="00CE3406">
              <w:t>110</w:t>
            </w:r>
          </w:p>
        </w:tc>
        <w:tc>
          <w:tcPr>
            <w:tcW w:w="467" w:type="pct"/>
            <w:gridSpan w:val="2"/>
            <w:vMerge/>
            <w:tcBorders>
              <w:left w:val="single" w:sz="4" w:space="0" w:color="auto"/>
              <w:bottom w:val="single" w:sz="4" w:space="0" w:color="auto"/>
              <w:right w:val="single" w:sz="4" w:space="0" w:color="auto"/>
            </w:tcBorders>
            <w:shd w:val="clear" w:color="auto" w:fill="auto"/>
          </w:tcPr>
          <w:p w14:paraId="31ACED38" w14:textId="77777777" w:rsidR="00E0397B" w:rsidRPr="00CE3406" w:rsidRDefault="00E0397B" w:rsidP="00E0397B"/>
        </w:tc>
        <w:tc>
          <w:tcPr>
            <w:tcW w:w="600" w:type="pct"/>
            <w:vMerge/>
            <w:tcBorders>
              <w:left w:val="single" w:sz="4" w:space="0" w:color="auto"/>
              <w:bottom w:val="single" w:sz="4" w:space="0" w:color="auto"/>
              <w:right w:val="single" w:sz="4" w:space="0" w:color="auto"/>
            </w:tcBorders>
          </w:tcPr>
          <w:p w14:paraId="521550AA" w14:textId="77777777" w:rsidR="00E0397B" w:rsidRPr="00CE3406" w:rsidRDefault="00E0397B" w:rsidP="00E0397B">
            <w:pPr>
              <w:jc w:val="right"/>
            </w:pPr>
          </w:p>
        </w:tc>
        <w:tc>
          <w:tcPr>
            <w:tcW w:w="666" w:type="pct"/>
            <w:vMerge/>
            <w:tcBorders>
              <w:left w:val="single" w:sz="4" w:space="0" w:color="auto"/>
              <w:bottom w:val="single" w:sz="4" w:space="0" w:color="auto"/>
              <w:right w:val="single" w:sz="4" w:space="0" w:color="auto"/>
            </w:tcBorders>
          </w:tcPr>
          <w:p w14:paraId="16C46300" w14:textId="77777777" w:rsidR="00E0397B" w:rsidRPr="00CE3406" w:rsidRDefault="00E0397B" w:rsidP="00E0397B">
            <w:pPr>
              <w:jc w:val="right"/>
            </w:pPr>
          </w:p>
        </w:tc>
      </w:tr>
      <w:tr w:rsidR="00E23100" w:rsidRPr="00CE3406" w14:paraId="17129E9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943E7BE" w14:textId="77777777" w:rsidR="00E23100" w:rsidRPr="00CE3406" w:rsidRDefault="00E23100" w:rsidP="00E2310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D1E504B" w14:textId="763E5260" w:rsidR="00E23100" w:rsidRPr="00CE3406" w:rsidRDefault="00E23100" w:rsidP="00E23100">
            <w:r w:rsidRPr="00CE3406">
              <w:rPr>
                <w:rFonts w:eastAsia="Calibri"/>
              </w:rPr>
              <w:t>Kelias Nr. tr-131 (Motiejūnai–Samanai)</w:t>
            </w:r>
          </w:p>
        </w:tc>
        <w:tc>
          <w:tcPr>
            <w:tcW w:w="800" w:type="pct"/>
            <w:tcBorders>
              <w:top w:val="single" w:sz="4" w:space="0" w:color="auto"/>
              <w:left w:val="single" w:sz="4" w:space="0" w:color="auto"/>
              <w:bottom w:val="single" w:sz="4" w:space="0" w:color="auto"/>
              <w:right w:val="single" w:sz="4" w:space="0" w:color="auto"/>
            </w:tcBorders>
          </w:tcPr>
          <w:p w14:paraId="3EFB3925" w14:textId="4FEB1BEB" w:rsidR="00E23100" w:rsidRPr="00CE3406" w:rsidRDefault="00E23100" w:rsidP="00E23100">
            <w:proofErr w:type="spellStart"/>
            <w:r w:rsidRPr="00CE3406">
              <w:t>Kildonių</w:t>
            </w:r>
            <w:proofErr w:type="spellEnd"/>
            <w:r w:rsidRPr="00CE3406">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6CC097F" w14:textId="099AE7B5" w:rsidR="00E23100" w:rsidRPr="00CE3406" w:rsidRDefault="00E23100" w:rsidP="00E23100">
            <w:r w:rsidRPr="00CE3406">
              <w:t>4400-6450-2043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C952ACD" w14:textId="16B7BC5C" w:rsidR="00E23100" w:rsidRPr="00CE3406" w:rsidRDefault="00E23100" w:rsidP="00E23100">
            <w:pPr>
              <w:jc w:val="right"/>
            </w:pPr>
            <w:r w:rsidRPr="00CE3406">
              <w:t>875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197AFE6" w14:textId="21C1D257" w:rsidR="00E23100" w:rsidRPr="00CE3406" w:rsidRDefault="00E23100" w:rsidP="00E23100">
            <w:r w:rsidRPr="00CE3406">
              <w:t>011906</w:t>
            </w:r>
          </w:p>
        </w:tc>
        <w:tc>
          <w:tcPr>
            <w:tcW w:w="600" w:type="pct"/>
            <w:tcBorders>
              <w:top w:val="single" w:sz="4" w:space="0" w:color="auto"/>
              <w:left w:val="single" w:sz="4" w:space="0" w:color="auto"/>
              <w:bottom w:val="single" w:sz="4" w:space="0" w:color="auto"/>
              <w:right w:val="single" w:sz="4" w:space="0" w:color="auto"/>
            </w:tcBorders>
          </w:tcPr>
          <w:p w14:paraId="5343D196" w14:textId="4C6935B2" w:rsidR="00E23100" w:rsidRPr="00CE3406" w:rsidRDefault="00E23100" w:rsidP="00E23100">
            <w:pPr>
              <w:jc w:val="right"/>
            </w:pPr>
            <w:r w:rsidRPr="00CE3406">
              <w:t>3315,00</w:t>
            </w:r>
          </w:p>
        </w:tc>
        <w:tc>
          <w:tcPr>
            <w:tcW w:w="666" w:type="pct"/>
            <w:tcBorders>
              <w:top w:val="single" w:sz="4" w:space="0" w:color="auto"/>
              <w:left w:val="single" w:sz="4" w:space="0" w:color="auto"/>
              <w:bottom w:val="single" w:sz="4" w:space="0" w:color="auto"/>
              <w:right w:val="single" w:sz="4" w:space="0" w:color="auto"/>
            </w:tcBorders>
          </w:tcPr>
          <w:p w14:paraId="6BCC48D2" w14:textId="4A4D8181" w:rsidR="00E23100" w:rsidRPr="00CE3406" w:rsidRDefault="00E23100" w:rsidP="00E23100">
            <w:pPr>
              <w:jc w:val="right"/>
            </w:pPr>
            <w:r w:rsidRPr="00D56150">
              <w:t>2361,65</w:t>
            </w:r>
          </w:p>
        </w:tc>
      </w:tr>
      <w:tr w:rsidR="00E23100" w:rsidRPr="00CE3406" w14:paraId="022A49B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8C7DD42" w14:textId="77777777" w:rsidR="00E23100" w:rsidRPr="00CE3406" w:rsidRDefault="00E23100" w:rsidP="00E2310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67FFBF3" w14:textId="53790FC0" w:rsidR="00E23100" w:rsidRPr="00CE3406" w:rsidRDefault="00E23100" w:rsidP="00E23100">
            <w:r w:rsidRPr="00CE3406">
              <w:rPr>
                <w:rFonts w:eastAsia="Calibri"/>
              </w:rPr>
              <w:t xml:space="preserve">Kelias Nr. tr-132 (Privažiuojamasis kelias prie </w:t>
            </w:r>
            <w:proofErr w:type="spellStart"/>
            <w:r w:rsidRPr="00CE3406">
              <w:rPr>
                <w:rFonts w:eastAsia="Calibri"/>
              </w:rPr>
              <w:t>Gerkiškių</w:t>
            </w:r>
            <w:proofErr w:type="spellEnd"/>
            <w:r w:rsidRPr="00CE3406">
              <w:rPr>
                <w:rFonts w:eastAsia="Calibri"/>
              </w:rPr>
              <w:t xml:space="preserve"> k. nuo kelio Nr. tr-30)</w:t>
            </w:r>
          </w:p>
        </w:tc>
        <w:tc>
          <w:tcPr>
            <w:tcW w:w="800" w:type="pct"/>
            <w:tcBorders>
              <w:top w:val="single" w:sz="4" w:space="0" w:color="auto"/>
              <w:left w:val="single" w:sz="4" w:space="0" w:color="auto"/>
              <w:bottom w:val="single" w:sz="4" w:space="0" w:color="auto"/>
              <w:right w:val="single" w:sz="4" w:space="0" w:color="auto"/>
            </w:tcBorders>
          </w:tcPr>
          <w:p w14:paraId="36F1845A" w14:textId="665E1BCE" w:rsidR="00E23100" w:rsidRPr="00CE3406" w:rsidRDefault="00E23100" w:rsidP="00E23100">
            <w:proofErr w:type="spellStart"/>
            <w:r w:rsidRPr="00CE3406">
              <w:t>Gerkiškių</w:t>
            </w:r>
            <w:proofErr w:type="spellEnd"/>
            <w:r w:rsidRPr="00CE3406">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A6F39D3" w14:textId="435D8C9F" w:rsidR="00E23100" w:rsidRPr="00CE3406" w:rsidRDefault="00E23100" w:rsidP="00E23100">
            <w:r w:rsidRPr="00CE3406">
              <w:t>4400-6450-2076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80A3848" w14:textId="76E880FB" w:rsidR="00E23100" w:rsidRPr="00CE3406" w:rsidRDefault="00E23100" w:rsidP="00E23100">
            <w:pPr>
              <w:jc w:val="right"/>
            </w:pPr>
            <w:r w:rsidRPr="00CE3406">
              <w:t>699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B1DF9D2" w14:textId="50A9197D" w:rsidR="00E23100" w:rsidRPr="00CE3406" w:rsidRDefault="00E23100" w:rsidP="00E23100">
            <w:r w:rsidRPr="00CE3406">
              <w:t>011907</w:t>
            </w:r>
          </w:p>
        </w:tc>
        <w:tc>
          <w:tcPr>
            <w:tcW w:w="600" w:type="pct"/>
            <w:tcBorders>
              <w:top w:val="single" w:sz="4" w:space="0" w:color="auto"/>
              <w:left w:val="single" w:sz="4" w:space="0" w:color="auto"/>
              <w:bottom w:val="single" w:sz="4" w:space="0" w:color="auto"/>
              <w:right w:val="single" w:sz="4" w:space="0" w:color="auto"/>
            </w:tcBorders>
          </w:tcPr>
          <w:p w14:paraId="5805DB0F" w14:textId="5AC5C6BF" w:rsidR="00E23100" w:rsidRPr="00CE3406" w:rsidRDefault="00E23100" w:rsidP="00E23100">
            <w:pPr>
              <w:jc w:val="right"/>
            </w:pPr>
            <w:r w:rsidRPr="00CE3406">
              <w:t>1939,00</w:t>
            </w:r>
          </w:p>
        </w:tc>
        <w:tc>
          <w:tcPr>
            <w:tcW w:w="666" w:type="pct"/>
            <w:tcBorders>
              <w:top w:val="single" w:sz="4" w:space="0" w:color="auto"/>
              <w:left w:val="single" w:sz="4" w:space="0" w:color="auto"/>
              <w:bottom w:val="single" w:sz="4" w:space="0" w:color="auto"/>
              <w:right w:val="single" w:sz="4" w:space="0" w:color="auto"/>
            </w:tcBorders>
          </w:tcPr>
          <w:p w14:paraId="73B1AC42" w14:textId="1A6DFBD2" w:rsidR="00E23100" w:rsidRPr="00CE3406" w:rsidRDefault="00E23100" w:rsidP="00E23100">
            <w:pPr>
              <w:jc w:val="right"/>
            </w:pPr>
            <w:r w:rsidRPr="00D56150">
              <w:t>1381,21</w:t>
            </w:r>
          </w:p>
        </w:tc>
      </w:tr>
      <w:tr w:rsidR="00E23100" w:rsidRPr="00CE3406" w14:paraId="45501F9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840DCD3" w14:textId="77777777" w:rsidR="00E23100" w:rsidRPr="00CE3406" w:rsidRDefault="00E23100" w:rsidP="00E2310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B6472CD" w14:textId="03EAF0A5" w:rsidR="00E23100" w:rsidRPr="00CE3406" w:rsidRDefault="00E23100" w:rsidP="00E23100">
            <w:r w:rsidRPr="00CE3406">
              <w:rPr>
                <w:rFonts w:eastAsia="Calibri"/>
              </w:rPr>
              <w:t>Kelias Nr. tr-135 (Privažiuojamasis kelias prie dirbamų laukų Naujasėdžio k. nuo kelio Nr. tr-45)</w:t>
            </w:r>
          </w:p>
        </w:tc>
        <w:tc>
          <w:tcPr>
            <w:tcW w:w="800" w:type="pct"/>
            <w:tcBorders>
              <w:top w:val="single" w:sz="4" w:space="0" w:color="auto"/>
              <w:left w:val="single" w:sz="4" w:space="0" w:color="auto"/>
              <w:bottom w:val="single" w:sz="4" w:space="0" w:color="auto"/>
              <w:right w:val="single" w:sz="4" w:space="0" w:color="auto"/>
            </w:tcBorders>
          </w:tcPr>
          <w:p w14:paraId="671EA85B" w14:textId="77777777" w:rsidR="00E23100" w:rsidRPr="00CE3406" w:rsidRDefault="00E23100" w:rsidP="00E23100">
            <w:r w:rsidRPr="00CE3406">
              <w:t>Naujasėdžio k., Anykščių r. sav.</w:t>
            </w:r>
          </w:p>
          <w:p w14:paraId="07950EE6" w14:textId="77777777" w:rsidR="00E23100" w:rsidRPr="00CE3406" w:rsidRDefault="00E23100" w:rsidP="00E23100"/>
        </w:tc>
        <w:tc>
          <w:tcPr>
            <w:tcW w:w="867" w:type="pct"/>
            <w:tcBorders>
              <w:top w:val="single" w:sz="4" w:space="0" w:color="auto"/>
              <w:left w:val="single" w:sz="4" w:space="0" w:color="auto"/>
              <w:bottom w:val="single" w:sz="4" w:space="0" w:color="auto"/>
              <w:right w:val="single" w:sz="4" w:space="0" w:color="auto"/>
            </w:tcBorders>
            <w:shd w:val="clear" w:color="auto" w:fill="auto"/>
          </w:tcPr>
          <w:p w14:paraId="7C693ABC" w14:textId="1E2D90AA" w:rsidR="00E23100" w:rsidRPr="00CE3406" w:rsidRDefault="00E23100" w:rsidP="00E23100">
            <w:r w:rsidRPr="00CE3406">
              <w:t>4400-6450-1368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BFF2C70" w14:textId="551388EC" w:rsidR="00E23100" w:rsidRPr="00CE3406" w:rsidRDefault="00E23100" w:rsidP="00E23100">
            <w:pPr>
              <w:jc w:val="right"/>
            </w:pPr>
            <w:r w:rsidRPr="00CE3406">
              <w:t>1078</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758C57D" w14:textId="6978A44B" w:rsidR="00E23100" w:rsidRPr="00CE3406" w:rsidRDefault="00E23100" w:rsidP="00E23100">
            <w:r w:rsidRPr="00CE3406">
              <w:t>011909</w:t>
            </w:r>
          </w:p>
        </w:tc>
        <w:tc>
          <w:tcPr>
            <w:tcW w:w="600" w:type="pct"/>
            <w:tcBorders>
              <w:top w:val="single" w:sz="4" w:space="0" w:color="auto"/>
              <w:left w:val="single" w:sz="4" w:space="0" w:color="auto"/>
              <w:bottom w:val="single" w:sz="4" w:space="0" w:color="auto"/>
              <w:right w:val="single" w:sz="4" w:space="0" w:color="auto"/>
            </w:tcBorders>
          </w:tcPr>
          <w:p w14:paraId="639D2F8A" w14:textId="13BDF84A" w:rsidR="00E23100" w:rsidRPr="00CE3406" w:rsidRDefault="00E23100" w:rsidP="00E23100">
            <w:pPr>
              <w:jc w:val="right"/>
            </w:pPr>
            <w:r w:rsidRPr="00CE3406">
              <w:t>4073,00</w:t>
            </w:r>
          </w:p>
        </w:tc>
        <w:tc>
          <w:tcPr>
            <w:tcW w:w="666" w:type="pct"/>
            <w:tcBorders>
              <w:top w:val="single" w:sz="4" w:space="0" w:color="auto"/>
              <w:left w:val="single" w:sz="4" w:space="0" w:color="auto"/>
              <w:bottom w:val="single" w:sz="4" w:space="0" w:color="auto"/>
              <w:right w:val="single" w:sz="4" w:space="0" w:color="auto"/>
            </w:tcBorders>
          </w:tcPr>
          <w:p w14:paraId="2035A6E3" w14:textId="0862657C" w:rsidR="00E23100" w:rsidRPr="00CE3406" w:rsidRDefault="00E23100" w:rsidP="00E23100">
            <w:pPr>
              <w:jc w:val="right"/>
            </w:pPr>
            <w:r w:rsidRPr="00D56150">
              <w:t>2901,50</w:t>
            </w:r>
          </w:p>
        </w:tc>
      </w:tr>
      <w:tr w:rsidR="00E23100" w:rsidRPr="00CE3406" w14:paraId="1D7E19F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0767DF1" w14:textId="77777777" w:rsidR="00E23100" w:rsidRPr="00CE3406" w:rsidRDefault="00E23100" w:rsidP="00E2310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CCA65C8" w14:textId="2DEB2B54" w:rsidR="00E23100" w:rsidRPr="00CE3406" w:rsidRDefault="00E23100" w:rsidP="00E23100">
            <w:r w:rsidRPr="00CE3406">
              <w:rPr>
                <w:rFonts w:eastAsia="Calibri"/>
              </w:rPr>
              <w:t xml:space="preserve">Kelias Nr. tr-152 (Privažiuojamasis kelias prie dirbtuvių </w:t>
            </w:r>
            <w:proofErr w:type="spellStart"/>
            <w:r w:rsidRPr="00CE3406">
              <w:rPr>
                <w:rFonts w:eastAsia="Calibri"/>
              </w:rPr>
              <w:t>Latavėnų</w:t>
            </w:r>
            <w:proofErr w:type="spellEnd"/>
            <w:r w:rsidRPr="00CE3406">
              <w:rPr>
                <w:rFonts w:eastAsia="Calibri"/>
              </w:rPr>
              <w:t xml:space="preserve"> k. nuo Okuličių g.)</w:t>
            </w:r>
          </w:p>
        </w:tc>
        <w:tc>
          <w:tcPr>
            <w:tcW w:w="800" w:type="pct"/>
            <w:tcBorders>
              <w:top w:val="single" w:sz="4" w:space="0" w:color="auto"/>
              <w:left w:val="single" w:sz="4" w:space="0" w:color="auto"/>
              <w:bottom w:val="single" w:sz="4" w:space="0" w:color="auto"/>
              <w:right w:val="single" w:sz="4" w:space="0" w:color="auto"/>
            </w:tcBorders>
          </w:tcPr>
          <w:p w14:paraId="2BAFA4B1" w14:textId="31E9F20F" w:rsidR="00E23100" w:rsidRPr="00CE3406" w:rsidRDefault="00E23100" w:rsidP="00E23100">
            <w:proofErr w:type="spellStart"/>
            <w:r w:rsidRPr="00CE3406">
              <w:t>Latavėnų</w:t>
            </w:r>
            <w:proofErr w:type="spellEnd"/>
            <w:r w:rsidRPr="00CE3406">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C4DD7AC" w14:textId="76F7FA4B" w:rsidR="00E23100" w:rsidRPr="00CE3406" w:rsidRDefault="00E23100" w:rsidP="00E23100">
            <w:r w:rsidRPr="00CE3406">
              <w:t>4400-6450-2243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1578BE5" w14:textId="7944CDE6" w:rsidR="00E23100" w:rsidRPr="00CE3406" w:rsidRDefault="00E23100" w:rsidP="00E23100">
            <w:pPr>
              <w:jc w:val="right"/>
            </w:pPr>
            <w:r w:rsidRPr="00CE3406">
              <w:t>153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69EA2B0" w14:textId="224A0F13" w:rsidR="00E23100" w:rsidRPr="00CE3406" w:rsidRDefault="00E23100" w:rsidP="00E23100">
            <w:r w:rsidRPr="00CE3406">
              <w:t>011922</w:t>
            </w:r>
          </w:p>
        </w:tc>
        <w:tc>
          <w:tcPr>
            <w:tcW w:w="600" w:type="pct"/>
            <w:tcBorders>
              <w:top w:val="single" w:sz="4" w:space="0" w:color="auto"/>
              <w:left w:val="single" w:sz="4" w:space="0" w:color="auto"/>
              <w:bottom w:val="single" w:sz="4" w:space="0" w:color="auto"/>
              <w:right w:val="single" w:sz="4" w:space="0" w:color="auto"/>
            </w:tcBorders>
          </w:tcPr>
          <w:p w14:paraId="7ED41340" w14:textId="23154DF3" w:rsidR="00E23100" w:rsidRPr="00CE3406" w:rsidRDefault="00E23100" w:rsidP="00E23100">
            <w:pPr>
              <w:jc w:val="right"/>
            </w:pPr>
            <w:r w:rsidRPr="00CE3406">
              <w:t>4565,00</w:t>
            </w:r>
          </w:p>
        </w:tc>
        <w:tc>
          <w:tcPr>
            <w:tcW w:w="666" w:type="pct"/>
            <w:tcBorders>
              <w:top w:val="single" w:sz="4" w:space="0" w:color="auto"/>
              <w:left w:val="single" w:sz="4" w:space="0" w:color="auto"/>
              <w:bottom w:val="single" w:sz="4" w:space="0" w:color="auto"/>
              <w:right w:val="single" w:sz="4" w:space="0" w:color="auto"/>
            </w:tcBorders>
          </w:tcPr>
          <w:p w14:paraId="28F36BDF" w14:textId="41DBF062" w:rsidR="00E23100" w:rsidRPr="00CE3406" w:rsidRDefault="00E23100" w:rsidP="00E23100">
            <w:pPr>
              <w:jc w:val="right"/>
            </w:pPr>
            <w:r w:rsidRPr="00D56150">
              <w:t>3251,98</w:t>
            </w:r>
          </w:p>
        </w:tc>
      </w:tr>
      <w:tr w:rsidR="00E23100" w:rsidRPr="00CE3406" w14:paraId="4110B63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EABF97B" w14:textId="77777777" w:rsidR="00E23100" w:rsidRPr="00CE3406" w:rsidRDefault="00E23100" w:rsidP="00E2310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68ED08E" w14:textId="2534F141" w:rsidR="00E23100" w:rsidRPr="00CE3406" w:rsidRDefault="00E23100" w:rsidP="00E23100">
            <w:pPr>
              <w:rPr>
                <w:rFonts w:eastAsia="Calibri"/>
              </w:rPr>
            </w:pPr>
            <w:r w:rsidRPr="00CE3406">
              <w:rPr>
                <w:rFonts w:eastAsia="Calibri"/>
              </w:rPr>
              <w:t>Kelias Nr. tr-153 (Privažiuojamasis kelias prie gyvenamųjų namų Motiejūnų k. nuo kelio Troškūnai–Viešintos)</w:t>
            </w:r>
          </w:p>
        </w:tc>
        <w:tc>
          <w:tcPr>
            <w:tcW w:w="800" w:type="pct"/>
            <w:tcBorders>
              <w:top w:val="single" w:sz="4" w:space="0" w:color="auto"/>
              <w:left w:val="single" w:sz="4" w:space="0" w:color="auto"/>
              <w:bottom w:val="single" w:sz="4" w:space="0" w:color="auto"/>
              <w:right w:val="single" w:sz="4" w:space="0" w:color="auto"/>
            </w:tcBorders>
          </w:tcPr>
          <w:p w14:paraId="4FE3AE94" w14:textId="7B181C48" w:rsidR="00E23100" w:rsidRPr="00CE3406" w:rsidRDefault="00E23100" w:rsidP="00E23100">
            <w:r w:rsidRPr="00CE3406">
              <w:t>Motiejūnų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CAD392E" w14:textId="6701F5E8" w:rsidR="00E23100" w:rsidRPr="00CE3406" w:rsidRDefault="00E23100" w:rsidP="00E23100">
            <w:r w:rsidRPr="00CE3406">
              <w:t>4400-6450-1424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C779C9C" w14:textId="5143B9F2" w:rsidR="00E23100" w:rsidRPr="00CE3406" w:rsidRDefault="00E23100" w:rsidP="00E23100">
            <w:pPr>
              <w:jc w:val="right"/>
            </w:pPr>
            <w:r w:rsidRPr="00CE3406">
              <w:t>325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3BFF31A" w14:textId="2E414BA3" w:rsidR="00E23100" w:rsidRPr="00CE3406" w:rsidRDefault="00E23100" w:rsidP="00E23100">
            <w:r w:rsidRPr="00CE3406">
              <w:t>011923</w:t>
            </w:r>
          </w:p>
        </w:tc>
        <w:tc>
          <w:tcPr>
            <w:tcW w:w="600" w:type="pct"/>
            <w:tcBorders>
              <w:top w:val="single" w:sz="4" w:space="0" w:color="auto"/>
              <w:left w:val="single" w:sz="4" w:space="0" w:color="auto"/>
              <w:bottom w:val="single" w:sz="4" w:space="0" w:color="auto"/>
              <w:right w:val="single" w:sz="4" w:space="0" w:color="auto"/>
            </w:tcBorders>
          </w:tcPr>
          <w:p w14:paraId="15DDEB8A" w14:textId="79139008" w:rsidR="00E23100" w:rsidRPr="00CE3406" w:rsidRDefault="00E23100" w:rsidP="00E23100">
            <w:pPr>
              <w:jc w:val="right"/>
            </w:pPr>
            <w:r w:rsidRPr="00CE3406">
              <w:t>1283,00</w:t>
            </w:r>
          </w:p>
        </w:tc>
        <w:tc>
          <w:tcPr>
            <w:tcW w:w="666" w:type="pct"/>
            <w:tcBorders>
              <w:top w:val="single" w:sz="4" w:space="0" w:color="auto"/>
              <w:left w:val="single" w:sz="4" w:space="0" w:color="auto"/>
              <w:bottom w:val="single" w:sz="4" w:space="0" w:color="auto"/>
              <w:right w:val="single" w:sz="4" w:space="0" w:color="auto"/>
            </w:tcBorders>
          </w:tcPr>
          <w:p w14:paraId="7DA1BE5B" w14:textId="7E897984" w:rsidR="00E23100" w:rsidRPr="00CE3406" w:rsidRDefault="00E23100" w:rsidP="00E23100">
            <w:pPr>
              <w:jc w:val="right"/>
            </w:pPr>
            <w:r w:rsidRPr="00D56150">
              <w:t>913,86</w:t>
            </w:r>
          </w:p>
        </w:tc>
      </w:tr>
      <w:tr w:rsidR="00E23100" w:rsidRPr="00CE3406" w14:paraId="26E79848"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59F8024" w14:textId="77777777" w:rsidR="00E23100" w:rsidRPr="00CE3406" w:rsidRDefault="00E23100" w:rsidP="00E2310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303BC72" w14:textId="67E8D892" w:rsidR="00E23100" w:rsidRPr="00CE3406" w:rsidRDefault="00E23100" w:rsidP="00E23100">
            <w:pPr>
              <w:rPr>
                <w:rFonts w:eastAsia="Calibri"/>
              </w:rPr>
            </w:pPr>
            <w:r w:rsidRPr="00CE3406">
              <w:rPr>
                <w:rFonts w:eastAsia="Calibri"/>
              </w:rPr>
              <w:t xml:space="preserve">Kelias Nr. tr-154 (Privažiuojamasis kelias prie gyvenamųjų namų </w:t>
            </w:r>
            <w:proofErr w:type="spellStart"/>
            <w:r w:rsidRPr="00CE3406">
              <w:rPr>
                <w:rFonts w:eastAsia="Calibri"/>
              </w:rPr>
              <w:lastRenderedPageBreak/>
              <w:t>Mediniškių</w:t>
            </w:r>
            <w:proofErr w:type="spellEnd"/>
            <w:r w:rsidRPr="00CE3406">
              <w:rPr>
                <w:rFonts w:eastAsia="Calibri"/>
              </w:rPr>
              <w:t xml:space="preserve"> k. nuo kelio Troškūnai–</w:t>
            </w:r>
            <w:proofErr w:type="spellStart"/>
            <w:r w:rsidRPr="00CE3406">
              <w:rPr>
                <w:rFonts w:eastAsia="Calibri"/>
              </w:rPr>
              <w:t>Latavėnai</w:t>
            </w:r>
            <w:proofErr w:type="spellEnd"/>
            <w:r w:rsidRPr="00CE3406">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01613351" w14:textId="6AC94E3A" w:rsidR="00E23100" w:rsidRPr="00CE3406" w:rsidRDefault="00E23100" w:rsidP="00E23100">
            <w:r w:rsidRPr="00CE3406">
              <w:lastRenderedPageBreak/>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8FA4BFF" w14:textId="47CAE435" w:rsidR="00E23100" w:rsidRPr="00CE3406" w:rsidRDefault="00E23100" w:rsidP="00E23100">
            <w:r w:rsidRPr="00CE3406">
              <w:t>4400-6450-2108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5423781" w14:textId="4DA196B3" w:rsidR="00E23100" w:rsidRPr="00CE3406" w:rsidRDefault="00E23100" w:rsidP="00E23100">
            <w:pPr>
              <w:jc w:val="right"/>
            </w:pPr>
            <w:r w:rsidRPr="00CE3406">
              <w:t>487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85801E0" w14:textId="4B1F3BE0" w:rsidR="00E23100" w:rsidRPr="00CE3406" w:rsidRDefault="00E23100" w:rsidP="00E23100">
            <w:r w:rsidRPr="00CE3406">
              <w:t>011924</w:t>
            </w:r>
          </w:p>
        </w:tc>
        <w:tc>
          <w:tcPr>
            <w:tcW w:w="600" w:type="pct"/>
            <w:tcBorders>
              <w:top w:val="single" w:sz="4" w:space="0" w:color="auto"/>
              <w:left w:val="single" w:sz="4" w:space="0" w:color="auto"/>
              <w:bottom w:val="single" w:sz="4" w:space="0" w:color="auto"/>
              <w:right w:val="single" w:sz="4" w:space="0" w:color="auto"/>
            </w:tcBorders>
          </w:tcPr>
          <w:p w14:paraId="434CE4CD" w14:textId="704A17CC" w:rsidR="00E23100" w:rsidRPr="00CE3406" w:rsidRDefault="00E23100" w:rsidP="00E23100">
            <w:pPr>
              <w:jc w:val="right"/>
            </w:pPr>
            <w:r w:rsidRPr="00CE3406">
              <w:t>4414,00</w:t>
            </w:r>
          </w:p>
        </w:tc>
        <w:tc>
          <w:tcPr>
            <w:tcW w:w="666" w:type="pct"/>
            <w:tcBorders>
              <w:top w:val="single" w:sz="4" w:space="0" w:color="auto"/>
              <w:left w:val="single" w:sz="4" w:space="0" w:color="auto"/>
              <w:bottom w:val="single" w:sz="4" w:space="0" w:color="auto"/>
              <w:right w:val="single" w:sz="4" w:space="0" w:color="auto"/>
            </w:tcBorders>
          </w:tcPr>
          <w:p w14:paraId="77F25659" w14:textId="2DA1AB21" w:rsidR="00E23100" w:rsidRPr="00CE3406" w:rsidRDefault="00E23100" w:rsidP="00E23100">
            <w:pPr>
              <w:jc w:val="right"/>
            </w:pPr>
            <w:r w:rsidRPr="00D56150">
              <w:t>3144,47</w:t>
            </w:r>
          </w:p>
        </w:tc>
      </w:tr>
      <w:tr w:rsidR="00EC5CC3" w:rsidRPr="00CE3406" w14:paraId="16C3E20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2C3431E" w14:textId="77777777" w:rsidR="00EC5CC3" w:rsidRPr="00CE3406" w:rsidRDefault="00EC5CC3" w:rsidP="00EC5CC3">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7F2B654" w14:textId="68126D86" w:rsidR="00EC5CC3" w:rsidRPr="00B9443C" w:rsidRDefault="00EC5CC3" w:rsidP="00EC5CC3">
            <w:pPr>
              <w:rPr>
                <w:rFonts w:eastAsia="Calibri"/>
              </w:rPr>
            </w:pPr>
            <w:r>
              <w:rPr>
                <w:rFonts w:eastAsia="Calibri"/>
              </w:rPr>
              <w:t>Kelias Nr. A270 (Privažiuojamasis</w:t>
            </w:r>
            <w:r w:rsidRPr="00B9443C">
              <w:rPr>
                <w:rFonts w:eastAsia="Calibri"/>
              </w:rPr>
              <w:t xml:space="preserve"> kelias prie gyvenamųjų namų Katlėrių k. nuo kelio Nr. A37</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AC97362" w14:textId="730BD21A" w:rsidR="00EC5CC3" w:rsidRPr="00B9443C" w:rsidRDefault="00EC5CC3" w:rsidP="00EC5CC3">
            <w:pPr>
              <w:rPr>
                <w:rFonts w:eastAsia="Calibri"/>
              </w:rPr>
            </w:pPr>
            <w:r w:rsidRPr="00B9443C">
              <w:rPr>
                <w:rFonts w:eastAsia="Calibri"/>
              </w:rPr>
              <w:t>Katlėrių k.</w:t>
            </w:r>
            <w:r>
              <w:rPr>
                <w:rFonts w:eastAsia="Calibri"/>
              </w:rPr>
              <w:t xml:space="preserve">, </w:t>
            </w:r>
            <w:r w:rsidRPr="00B9443C">
              <w:rPr>
                <w:rFonts w:eastAsia="Calibri"/>
              </w:rPr>
              <w:t xml:space="preserve">Anykščių r. sav. </w:t>
            </w:r>
          </w:p>
          <w:p w14:paraId="3549ABF4" w14:textId="77777777" w:rsidR="00EC5CC3" w:rsidRPr="00B9443C" w:rsidRDefault="00EC5CC3" w:rsidP="00EC5CC3">
            <w:pPr>
              <w:rPr>
                <w:rFonts w:eastAsia="Calibri"/>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65677CB" w14:textId="5D5C595B" w:rsidR="00EC5CC3" w:rsidRPr="00B9443C" w:rsidRDefault="00EC5CC3" w:rsidP="00EC5CC3">
            <w:pPr>
              <w:rPr>
                <w:rFonts w:eastAsia="Calibri"/>
              </w:rPr>
            </w:pPr>
            <w:r w:rsidRPr="00B9443C">
              <w:rPr>
                <w:rFonts w:eastAsia="Calibri"/>
              </w:rPr>
              <w:t>4400-6462-8676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E3EA3E1" w14:textId="3ADCE155" w:rsidR="00EC5CC3" w:rsidRPr="00B9443C" w:rsidRDefault="00EC5CC3" w:rsidP="00EC5CC3">
            <w:pPr>
              <w:jc w:val="right"/>
              <w:rPr>
                <w:rFonts w:eastAsia="Calibri"/>
              </w:rPr>
            </w:pPr>
            <w:r w:rsidRPr="00B9443C">
              <w:rPr>
                <w:rFonts w:eastAsia="Calibri"/>
              </w:rPr>
              <w:t>343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421AF40" w14:textId="46BD5B96" w:rsidR="00EC5CC3" w:rsidRDefault="00EC5CC3" w:rsidP="00EC5CC3">
            <w:r>
              <w:t>012809</w:t>
            </w:r>
          </w:p>
        </w:tc>
        <w:tc>
          <w:tcPr>
            <w:tcW w:w="600" w:type="pct"/>
            <w:tcBorders>
              <w:top w:val="single" w:sz="4" w:space="0" w:color="auto"/>
              <w:left w:val="single" w:sz="4" w:space="0" w:color="auto"/>
              <w:bottom w:val="single" w:sz="4" w:space="0" w:color="auto"/>
              <w:right w:val="single" w:sz="4" w:space="0" w:color="auto"/>
            </w:tcBorders>
          </w:tcPr>
          <w:p w14:paraId="7B4D1325" w14:textId="2EC71EEA" w:rsidR="00EC5CC3" w:rsidRPr="00CE3406" w:rsidRDefault="00EC5CC3" w:rsidP="00EC5CC3">
            <w:pPr>
              <w:jc w:val="right"/>
            </w:pPr>
            <w:r w:rsidRPr="005651A5">
              <w:t>1024,45</w:t>
            </w:r>
          </w:p>
        </w:tc>
        <w:tc>
          <w:tcPr>
            <w:tcW w:w="666" w:type="pct"/>
            <w:tcBorders>
              <w:top w:val="single" w:sz="4" w:space="0" w:color="auto"/>
              <w:left w:val="single" w:sz="4" w:space="0" w:color="auto"/>
              <w:bottom w:val="single" w:sz="4" w:space="0" w:color="auto"/>
              <w:right w:val="single" w:sz="4" w:space="0" w:color="auto"/>
            </w:tcBorders>
          </w:tcPr>
          <w:p w14:paraId="56E47E08" w14:textId="526CA6C1" w:rsidR="00EC5CC3" w:rsidRPr="00CE3406" w:rsidRDefault="00EC5CC3" w:rsidP="00EC5CC3">
            <w:pPr>
              <w:jc w:val="right"/>
            </w:pPr>
            <w:r w:rsidRPr="005651A5">
              <w:t>728,93</w:t>
            </w:r>
          </w:p>
        </w:tc>
      </w:tr>
      <w:tr w:rsidR="00EC5CC3" w:rsidRPr="00CE3406" w14:paraId="291899A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5AF0F5F" w14:textId="77777777" w:rsidR="00EC5CC3" w:rsidRPr="00CE3406" w:rsidRDefault="00EC5CC3" w:rsidP="00EC5CC3">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7ED9244" w14:textId="54B36AF9" w:rsidR="00EC5CC3" w:rsidRPr="00B9443C" w:rsidRDefault="00EC5CC3" w:rsidP="00EC5CC3">
            <w:pPr>
              <w:rPr>
                <w:rFonts w:eastAsia="Calibri"/>
              </w:rPr>
            </w:pPr>
            <w:r>
              <w:rPr>
                <w:rFonts w:eastAsia="Calibri"/>
              </w:rPr>
              <w:t>Kelias Nr. A271 (Privažiuojamasis</w:t>
            </w:r>
            <w:r w:rsidRPr="00B9443C">
              <w:rPr>
                <w:rFonts w:eastAsia="Calibri"/>
              </w:rPr>
              <w:t xml:space="preserve"> kelias prie gyvenamųjų namų Dvaro g., </w:t>
            </w:r>
            <w:proofErr w:type="spellStart"/>
            <w:r w:rsidRPr="00B9443C">
              <w:rPr>
                <w:rFonts w:eastAsia="Calibri"/>
              </w:rPr>
              <w:t>Šlavėnų</w:t>
            </w:r>
            <w:proofErr w:type="spellEnd"/>
            <w:r w:rsidRPr="00B9443C">
              <w:rPr>
                <w:rFonts w:eastAsia="Calibri"/>
              </w:rPr>
              <w:t xml:space="preserve"> k. nuo kelio Nr. 1225, I</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61344B2A" w14:textId="4965C976" w:rsidR="00EC5CC3" w:rsidRPr="00B9443C" w:rsidRDefault="00EC5CC3" w:rsidP="00EC5CC3">
            <w:pPr>
              <w:rPr>
                <w:rFonts w:eastAsia="Calibri"/>
              </w:rPr>
            </w:pPr>
            <w:proofErr w:type="spellStart"/>
            <w:r w:rsidRPr="00B9443C">
              <w:rPr>
                <w:rFonts w:eastAsia="Calibri"/>
              </w:rPr>
              <w:t>Šlavėnų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201123FB" w14:textId="77777777" w:rsidR="00EC5CC3" w:rsidRPr="00CE3406" w:rsidRDefault="00EC5CC3" w:rsidP="00EC5CC3"/>
        </w:tc>
        <w:tc>
          <w:tcPr>
            <w:tcW w:w="867" w:type="pct"/>
            <w:tcBorders>
              <w:top w:val="single" w:sz="4" w:space="0" w:color="auto"/>
              <w:left w:val="single" w:sz="4" w:space="0" w:color="auto"/>
              <w:bottom w:val="single" w:sz="4" w:space="0" w:color="auto"/>
              <w:right w:val="single" w:sz="4" w:space="0" w:color="auto"/>
            </w:tcBorders>
            <w:shd w:val="clear" w:color="auto" w:fill="auto"/>
          </w:tcPr>
          <w:p w14:paraId="4C9E0F87" w14:textId="443CD2EE" w:rsidR="00EC5CC3" w:rsidRPr="00CE3406" w:rsidRDefault="00EC5CC3" w:rsidP="00EC5CC3">
            <w:r w:rsidRPr="00B9443C">
              <w:rPr>
                <w:rFonts w:eastAsia="Calibri"/>
              </w:rPr>
              <w:t>4400-6462-8715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9DAD807" w14:textId="77777777" w:rsidR="00EC5CC3" w:rsidRPr="00B9443C" w:rsidRDefault="00EC5CC3" w:rsidP="00EC5CC3">
            <w:pPr>
              <w:rPr>
                <w:rFonts w:eastAsia="Calibri"/>
              </w:rPr>
            </w:pPr>
            <w:r w:rsidRPr="00B9443C">
              <w:rPr>
                <w:rFonts w:eastAsia="Calibri"/>
              </w:rPr>
              <w:t>68</w:t>
            </w:r>
          </w:p>
          <w:p w14:paraId="66C6827C" w14:textId="77777777" w:rsidR="00EC5CC3" w:rsidRPr="00CE3406" w:rsidRDefault="00EC5CC3" w:rsidP="00EC5CC3">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F724B4D" w14:textId="77777777" w:rsidR="00EC5CC3" w:rsidRDefault="00EC5CC3" w:rsidP="00EC5CC3">
            <w:r>
              <w:t>012810</w:t>
            </w:r>
          </w:p>
          <w:p w14:paraId="6888C415" w14:textId="590FF268" w:rsidR="00EC5CC3" w:rsidRPr="00CE3406" w:rsidRDefault="00EC5CC3" w:rsidP="00EC5CC3"/>
        </w:tc>
        <w:tc>
          <w:tcPr>
            <w:tcW w:w="600" w:type="pct"/>
            <w:tcBorders>
              <w:top w:val="single" w:sz="4" w:space="0" w:color="auto"/>
              <w:left w:val="single" w:sz="4" w:space="0" w:color="auto"/>
              <w:bottom w:val="single" w:sz="4" w:space="0" w:color="auto"/>
              <w:right w:val="single" w:sz="4" w:space="0" w:color="auto"/>
            </w:tcBorders>
          </w:tcPr>
          <w:p w14:paraId="61D74F31" w14:textId="27F9B62D" w:rsidR="00EC5CC3" w:rsidRPr="00CE3406" w:rsidRDefault="00EC5CC3" w:rsidP="00EC5CC3">
            <w:pPr>
              <w:jc w:val="right"/>
            </w:pPr>
            <w:r w:rsidRPr="005651A5">
              <w:t>1642,00</w:t>
            </w:r>
          </w:p>
        </w:tc>
        <w:tc>
          <w:tcPr>
            <w:tcW w:w="666" w:type="pct"/>
            <w:tcBorders>
              <w:top w:val="single" w:sz="4" w:space="0" w:color="auto"/>
              <w:left w:val="single" w:sz="4" w:space="0" w:color="auto"/>
              <w:bottom w:val="single" w:sz="4" w:space="0" w:color="auto"/>
              <w:right w:val="single" w:sz="4" w:space="0" w:color="auto"/>
            </w:tcBorders>
          </w:tcPr>
          <w:p w14:paraId="1C05E46B" w14:textId="31CE948C" w:rsidR="00EC5CC3" w:rsidRPr="00CE3406" w:rsidRDefault="00EC5CC3" w:rsidP="00EC5CC3">
            <w:pPr>
              <w:jc w:val="right"/>
            </w:pPr>
            <w:r w:rsidRPr="005651A5">
              <w:t>1169,81</w:t>
            </w:r>
          </w:p>
        </w:tc>
      </w:tr>
      <w:tr w:rsidR="00EC5CC3" w:rsidRPr="00CE3406" w14:paraId="6452F0D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1EF8376" w14:textId="77777777" w:rsidR="00EC5CC3" w:rsidRPr="00CE3406" w:rsidRDefault="00EC5CC3" w:rsidP="00EC5CC3">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C9322ED" w14:textId="31AFFEDE" w:rsidR="00EC5CC3" w:rsidRPr="00B9443C" w:rsidRDefault="00EC5CC3" w:rsidP="00EC5CC3">
            <w:pPr>
              <w:rPr>
                <w:rFonts w:eastAsia="Calibri"/>
              </w:rPr>
            </w:pPr>
            <w:r>
              <w:rPr>
                <w:rFonts w:eastAsia="Calibri"/>
              </w:rPr>
              <w:t>Kelias Nr. A272 (Privažiuojamasis</w:t>
            </w:r>
            <w:r w:rsidRPr="00B9443C">
              <w:rPr>
                <w:rFonts w:eastAsia="Calibri"/>
              </w:rPr>
              <w:t xml:space="preserve"> kelias prie gyvenamųjų namų Dvaro g., </w:t>
            </w:r>
            <w:proofErr w:type="spellStart"/>
            <w:r w:rsidRPr="00B9443C">
              <w:rPr>
                <w:rFonts w:eastAsia="Calibri"/>
              </w:rPr>
              <w:t>Šlavėnų</w:t>
            </w:r>
            <w:proofErr w:type="spellEnd"/>
            <w:r w:rsidRPr="00B9443C">
              <w:rPr>
                <w:rFonts w:eastAsia="Calibri"/>
              </w:rPr>
              <w:t xml:space="preserve"> k. nuo kelio Nr. 1225, II</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67F1BA33" w14:textId="7C69358B" w:rsidR="00EC5CC3" w:rsidRPr="00B9443C" w:rsidRDefault="00EC5CC3" w:rsidP="00EC5CC3">
            <w:pPr>
              <w:rPr>
                <w:rFonts w:eastAsia="Calibri"/>
              </w:rPr>
            </w:pPr>
            <w:proofErr w:type="spellStart"/>
            <w:r w:rsidRPr="00B9443C">
              <w:rPr>
                <w:rFonts w:eastAsia="Calibri"/>
              </w:rPr>
              <w:t>Dvaronių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63AFCEDD" w14:textId="77777777" w:rsidR="00EC5CC3" w:rsidRPr="00CE3406" w:rsidRDefault="00EC5CC3" w:rsidP="00EC5CC3"/>
        </w:tc>
        <w:tc>
          <w:tcPr>
            <w:tcW w:w="867" w:type="pct"/>
            <w:tcBorders>
              <w:top w:val="single" w:sz="4" w:space="0" w:color="auto"/>
              <w:left w:val="single" w:sz="4" w:space="0" w:color="auto"/>
              <w:bottom w:val="single" w:sz="4" w:space="0" w:color="auto"/>
              <w:right w:val="single" w:sz="4" w:space="0" w:color="auto"/>
            </w:tcBorders>
            <w:shd w:val="clear" w:color="auto" w:fill="auto"/>
          </w:tcPr>
          <w:p w14:paraId="6A9FDC5C" w14:textId="4EF73B3E" w:rsidR="00EC5CC3" w:rsidRPr="00CE3406" w:rsidRDefault="00EC5CC3" w:rsidP="00EC5CC3">
            <w:r w:rsidRPr="00B9443C">
              <w:rPr>
                <w:rFonts w:eastAsia="Calibri"/>
              </w:rPr>
              <w:t>4400-6462-8737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1D59ABA" w14:textId="19DEA43C" w:rsidR="00EC5CC3" w:rsidRPr="00CE3406" w:rsidRDefault="00EC5CC3" w:rsidP="00EC5CC3">
            <w:pPr>
              <w:jc w:val="right"/>
            </w:pPr>
            <w:r>
              <w:t>231</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A9D9B39" w14:textId="3EA27644" w:rsidR="00EC5CC3" w:rsidRPr="00CE3406" w:rsidRDefault="00EC5CC3" w:rsidP="00EC5CC3">
            <w:r>
              <w:t>012811</w:t>
            </w:r>
          </w:p>
        </w:tc>
        <w:tc>
          <w:tcPr>
            <w:tcW w:w="600" w:type="pct"/>
            <w:tcBorders>
              <w:top w:val="single" w:sz="4" w:space="0" w:color="auto"/>
              <w:left w:val="single" w:sz="4" w:space="0" w:color="auto"/>
              <w:bottom w:val="single" w:sz="4" w:space="0" w:color="auto"/>
              <w:right w:val="single" w:sz="4" w:space="0" w:color="auto"/>
            </w:tcBorders>
          </w:tcPr>
          <w:p w14:paraId="1B58C8C1" w14:textId="5D257B2D" w:rsidR="00EC5CC3" w:rsidRPr="00CE3406" w:rsidRDefault="00EC5CC3" w:rsidP="00EC5CC3">
            <w:pPr>
              <w:jc w:val="right"/>
            </w:pPr>
            <w:r w:rsidRPr="005651A5">
              <w:t>1054,00</w:t>
            </w:r>
          </w:p>
        </w:tc>
        <w:tc>
          <w:tcPr>
            <w:tcW w:w="666" w:type="pct"/>
            <w:tcBorders>
              <w:top w:val="single" w:sz="4" w:space="0" w:color="auto"/>
              <w:left w:val="single" w:sz="4" w:space="0" w:color="auto"/>
              <w:bottom w:val="single" w:sz="4" w:space="0" w:color="auto"/>
              <w:right w:val="single" w:sz="4" w:space="0" w:color="auto"/>
            </w:tcBorders>
          </w:tcPr>
          <w:p w14:paraId="381A4EEF" w14:textId="20210B9C" w:rsidR="00EC5CC3" w:rsidRPr="00CE3406" w:rsidRDefault="00EC5CC3" w:rsidP="00EC5CC3">
            <w:pPr>
              <w:jc w:val="right"/>
            </w:pPr>
            <w:r w:rsidRPr="005651A5">
              <w:t>750,94</w:t>
            </w:r>
          </w:p>
        </w:tc>
      </w:tr>
      <w:tr w:rsidR="00EC5CC3" w:rsidRPr="00CE3406" w14:paraId="561DFDDE"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307EAD9" w14:textId="77777777" w:rsidR="00EC5CC3" w:rsidRPr="00CE3406" w:rsidRDefault="00EC5CC3" w:rsidP="00EC5CC3">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1C953DC" w14:textId="63420AB0" w:rsidR="00EC5CC3" w:rsidRPr="00B9443C" w:rsidRDefault="00EC5CC3" w:rsidP="00EC5CC3">
            <w:pPr>
              <w:rPr>
                <w:rFonts w:eastAsia="Calibri"/>
              </w:rPr>
            </w:pPr>
            <w:r>
              <w:rPr>
                <w:rFonts w:eastAsia="Calibri"/>
              </w:rPr>
              <w:t>Kelias Nr. A273 (Privažiuojamasis</w:t>
            </w:r>
            <w:r w:rsidRPr="00B9443C">
              <w:rPr>
                <w:rFonts w:eastAsia="Calibri"/>
              </w:rPr>
              <w:t xml:space="preserve"> kelias prie Karalienės liūno nuo kelio Nr. A1</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14FA99D5" w14:textId="673E8837" w:rsidR="00EC5CC3" w:rsidRPr="00B9443C" w:rsidRDefault="00EC5CC3" w:rsidP="00EC5CC3">
            <w:pPr>
              <w:rPr>
                <w:rFonts w:eastAsia="Calibri"/>
              </w:rPr>
            </w:pPr>
            <w:r w:rsidRPr="00B9443C">
              <w:rPr>
                <w:rFonts w:eastAsia="Calibri"/>
              </w:rPr>
              <w:t>Ažuožerių k</w:t>
            </w:r>
            <w:r>
              <w:rPr>
                <w:rFonts w:eastAsia="Calibri"/>
              </w:rPr>
              <w:t xml:space="preserve">., </w:t>
            </w:r>
            <w:r w:rsidRPr="00B9443C">
              <w:rPr>
                <w:rFonts w:eastAsia="Calibri"/>
              </w:rPr>
              <w:t xml:space="preserve">Anykščių r. sav. </w:t>
            </w:r>
          </w:p>
          <w:p w14:paraId="13A2EE46" w14:textId="77777777" w:rsidR="00EC5CC3" w:rsidRPr="00CE3406" w:rsidRDefault="00EC5CC3" w:rsidP="00EC5CC3"/>
        </w:tc>
        <w:tc>
          <w:tcPr>
            <w:tcW w:w="867" w:type="pct"/>
            <w:tcBorders>
              <w:top w:val="single" w:sz="4" w:space="0" w:color="auto"/>
              <w:left w:val="single" w:sz="4" w:space="0" w:color="auto"/>
              <w:bottom w:val="single" w:sz="4" w:space="0" w:color="auto"/>
              <w:right w:val="single" w:sz="4" w:space="0" w:color="auto"/>
            </w:tcBorders>
            <w:shd w:val="clear" w:color="auto" w:fill="auto"/>
          </w:tcPr>
          <w:p w14:paraId="6C9BB49D" w14:textId="2C810062" w:rsidR="00EC5CC3" w:rsidRPr="00CE3406" w:rsidRDefault="00EC5CC3" w:rsidP="00EC5CC3">
            <w:r w:rsidRPr="00B9443C">
              <w:rPr>
                <w:rFonts w:eastAsia="Calibri"/>
              </w:rPr>
              <w:t>4400-6460-5496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C6CEC4A" w14:textId="7773F1AC" w:rsidR="00EC5CC3" w:rsidRPr="00CE3406" w:rsidRDefault="00EC5CC3" w:rsidP="00EC5CC3">
            <w:pPr>
              <w:jc w:val="right"/>
            </w:pPr>
            <w:r>
              <w:t>129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9B19318" w14:textId="012FFB95" w:rsidR="00EC5CC3" w:rsidRPr="00CE3406" w:rsidRDefault="00EC5CC3" w:rsidP="00EC5CC3">
            <w:r>
              <w:t>002805</w:t>
            </w:r>
          </w:p>
        </w:tc>
        <w:tc>
          <w:tcPr>
            <w:tcW w:w="600" w:type="pct"/>
            <w:tcBorders>
              <w:top w:val="single" w:sz="4" w:space="0" w:color="auto"/>
              <w:left w:val="single" w:sz="4" w:space="0" w:color="auto"/>
              <w:bottom w:val="single" w:sz="4" w:space="0" w:color="auto"/>
              <w:right w:val="single" w:sz="4" w:space="0" w:color="auto"/>
            </w:tcBorders>
          </w:tcPr>
          <w:p w14:paraId="5C64F31B" w14:textId="24FF3EAD" w:rsidR="00EC5CC3" w:rsidRPr="00CE3406" w:rsidRDefault="00EC5CC3" w:rsidP="00EC5CC3">
            <w:pPr>
              <w:jc w:val="right"/>
            </w:pPr>
            <w:r w:rsidRPr="005651A5">
              <w:t>484,58</w:t>
            </w:r>
          </w:p>
        </w:tc>
        <w:tc>
          <w:tcPr>
            <w:tcW w:w="666" w:type="pct"/>
            <w:tcBorders>
              <w:top w:val="single" w:sz="4" w:space="0" w:color="auto"/>
              <w:left w:val="single" w:sz="4" w:space="0" w:color="auto"/>
              <w:bottom w:val="single" w:sz="4" w:space="0" w:color="auto"/>
              <w:right w:val="single" w:sz="4" w:space="0" w:color="auto"/>
            </w:tcBorders>
          </w:tcPr>
          <w:p w14:paraId="27CF4886" w14:textId="6F1438E7" w:rsidR="00EC5CC3" w:rsidRPr="00CE3406" w:rsidRDefault="00EC5CC3" w:rsidP="00EC5CC3">
            <w:pPr>
              <w:jc w:val="right"/>
            </w:pPr>
            <w:r>
              <w:t>0,00</w:t>
            </w:r>
          </w:p>
        </w:tc>
      </w:tr>
      <w:tr w:rsidR="00EC5CC3" w:rsidRPr="00CE3406" w14:paraId="306E9E4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76E8555" w14:textId="77777777" w:rsidR="00EC5CC3" w:rsidRPr="00CE3406" w:rsidRDefault="00EC5CC3" w:rsidP="00EC5CC3">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5FDBD16" w14:textId="71972E38" w:rsidR="00EC5CC3" w:rsidRPr="00B9443C" w:rsidRDefault="00EC5CC3" w:rsidP="00EC5CC3">
            <w:pPr>
              <w:rPr>
                <w:rFonts w:eastAsia="Calibri"/>
              </w:rPr>
            </w:pPr>
            <w:r>
              <w:rPr>
                <w:rFonts w:eastAsia="Calibri"/>
              </w:rPr>
              <w:t>Kelias Nr. A275 (Pravažiuojamasis</w:t>
            </w:r>
            <w:r w:rsidRPr="00B9443C">
              <w:rPr>
                <w:rFonts w:eastAsia="Calibri"/>
              </w:rPr>
              <w:t xml:space="preserve"> kelias nuo Šeimyniškių g. iki </w:t>
            </w:r>
            <w:proofErr w:type="spellStart"/>
            <w:r w:rsidRPr="00B9443C">
              <w:rPr>
                <w:rFonts w:eastAsia="Calibri"/>
              </w:rPr>
              <w:t>Pašventupio</w:t>
            </w:r>
            <w:proofErr w:type="spellEnd"/>
            <w:r w:rsidRPr="00B9443C">
              <w:rPr>
                <w:rFonts w:eastAsia="Calibri"/>
              </w:rPr>
              <w:t xml:space="preserve"> g., Šeimyniškių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64C684CA" w14:textId="0380BB97" w:rsidR="00EC5CC3" w:rsidRPr="00B9443C" w:rsidRDefault="00EC5CC3" w:rsidP="00EC5CC3">
            <w:pPr>
              <w:rPr>
                <w:rFonts w:eastAsia="Calibri"/>
              </w:rPr>
            </w:pPr>
            <w:r w:rsidRPr="00B9443C">
              <w:rPr>
                <w:rFonts w:eastAsia="Calibri"/>
              </w:rPr>
              <w:t>Šeimyniškių k.</w:t>
            </w:r>
            <w:r>
              <w:rPr>
                <w:rFonts w:eastAsia="Calibri"/>
              </w:rPr>
              <w:t xml:space="preserve">, </w:t>
            </w:r>
            <w:r w:rsidRPr="00B9443C">
              <w:rPr>
                <w:rFonts w:eastAsia="Calibri"/>
              </w:rPr>
              <w:t xml:space="preserve">Anykščių r. sav. </w:t>
            </w:r>
          </w:p>
          <w:p w14:paraId="724BB919" w14:textId="77777777" w:rsidR="00EC5CC3" w:rsidRPr="00CE3406" w:rsidRDefault="00EC5CC3" w:rsidP="00EC5CC3"/>
        </w:tc>
        <w:tc>
          <w:tcPr>
            <w:tcW w:w="867" w:type="pct"/>
            <w:tcBorders>
              <w:top w:val="single" w:sz="4" w:space="0" w:color="auto"/>
              <w:left w:val="single" w:sz="4" w:space="0" w:color="auto"/>
              <w:bottom w:val="single" w:sz="4" w:space="0" w:color="auto"/>
              <w:right w:val="single" w:sz="4" w:space="0" w:color="auto"/>
            </w:tcBorders>
            <w:shd w:val="clear" w:color="auto" w:fill="auto"/>
          </w:tcPr>
          <w:p w14:paraId="5E08F88E" w14:textId="54C9B45D" w:rsidR="00EC5CC3" w:rsidRPr="00CE3406" w:rsidRDefault="00EC5CC3" w:rsidP="00EC5CC3">
            <w:r w:rsidRPr="00B9443C">
              <w:rPr>
                <w:rFonts w:eastAsia="Calibri"/>
              </w:rPr>
              <w:t>4400-6460-5352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9343ED3" w14:textId="0B0CEDF8" w:rsidR="00EC5CC3" w:rsidRPr="00CE3406" w:rsidRDefault="00EC5CC3" w:rsidP="00EC5CC3">
            <w:pPr>
              <w:jc w:val="right"/>
            </w:pPr>
            <w:r>
              <w:t>288</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45AD2F6" w14:textId="4E359C3C" w:rsidR="00EC5CC3" w:rsidRPr="00CE3406" w:rsidRDefault="00EC5CC3" w:rsidP="00EC5CC3">
            <w:r>
              <w:t>002806</w:t>
            </w:r>
          </w:p>
        </w:tc>
        <w:tc>
          <w:tcPr>
            <w:tcW w:w="600" w:type="pct"/>
            <w:tcBorders>
              <w:top w:val="single" w:sz="4" w:space="0" w:color="auto"/>
              <w:left w:val="single" w:sz="4" w:space="0" w:color="auto"/>
              <w:bottom w:val="single" w:sz="4" w:space="0" w:color="auto"/>
              <w:right w:val="single" w:sz="4" w:space="0" w:color="auto"/>
            </w:tcBorders>
          </w:tcPr>
          <w:p w14:paraId="2B5BE496" w14:textId="36851EE2" w:rsidR="00EC5CC3" w:rsidRPr="00CE3406" w:rsidRDefault="00EC5CC3" w:rsidP="00EC5CC3">
            <w:pPr>
              <w:jc w:val="right"/>
            </w:pPr>
            <w:r w:rsidRPr="005651A5">
              <w:t>19756,04</w:t>
            </w:r>
          </w:p>
        </w:tc>
        <w:tc>
          <w:tcPr>
            <w:tcW w:w="666" w:type="pct"/>
            <w:tcBorders>
              <w:top w:val="single" w:sz="4" w:space="0" w:color="auto"/>
              <w:left w:val="single" w:sz="4" w:space="0" w:color="auto"/>
              <w:bottom w:val="single" w:sz="4" w:space="0" w:color="auto"/>
              <w:right w:val="single" w:sz="4" w:space="0" w:color="auto"/>
            </w:tcBorders>
          </w:tcPr>
          <w:p w14:paraId="7F5D1153" w14:textId="78158013" w:rsidR="00EC5CC3" w:rsidRPr="00CE3406" w:rsidRDefault="00EC5CC3" w:rsidP="00EC5CC3">
            <w:pPr>
              <w:jc w:val="right"/>
            </w:pPr>
            <w:r w:rsidRPr="005651A5">
              <w:t>443,42</w:t>
            </w:r>
          </w:p>
        </w:tc>
      </w:tr>
      <w:tr w:rsidR="00EC5CC3" w:rsidRPr="00CE3406" w14:paraId="079CF8E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FD73EFE" w14:textId="77777777" w:rsidR="00EC5CC3" w:rsidRPr="00CE3406" w:rsidRDefault="00EC5CC3" w:rsidP="00EC5CC3">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F987EF2" w14:textId="5E44F888" w:rsidR="00EC5CC3" w:rsidRPr="00B9443C" w:rsidRDefault="00EC5CC3" w:rsidP="00EC5CC3">
            <w:pPr>
              <w:rPr>
                <w:rFonts w:eastAsia="Calibri"/>
              </w:rPr>
            </w:pPr>
            <w:r>
              <w:rPr>
                <w:rFonts w:eastAsia="Calibri"/>
              </w:rPr>
              <w:t>Kelias Nr. A276 (Privažiuojamasis</w:t>
            </w:r>
            <w:r w:rsidRPr="00B9443C">
              <w:rPr>
                <w:rFonts w:eastAsia="Calibri"/>
              </w:rPr>
              <w:t xml:space="preserve"> kelias prie ''Puntuko brolio" akmens nuo </w:t>
            </w:r>
            <w:proofErr w:type="spellStart"/>
            <w:r w:rsidRPr="00B9443C">
              <w:rPr>
                <w:rFonts w:eastAsia="Calibri"/>
              </w:rPr>
              <w:t>Pašventupio</w:t>
            </w:r>
            <w:proofErr w:type="spellEnd"/>
            <w:r w:rsidRPr="00B9443C">
              <w:rPr>
                <w:rFonts w:eastAsia="Calibri"/>
              </w:rPr>
              <w:t xml:space="preserve"> g., Šeimyniškių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061B27AE" w14:textId="1F4E6BD3" w:rsidR="00EC5CC3" w:rsidRPr="00B9443C" w:rsidRDefault="00EC5CC3" w:rsidP="00EC5CC3">
            <w:pPr>
              <w:rPr>
                <w:rFonts w:eastAsia="Calibri"/>
              </w:rPr>
            </w:pPr>
            <w:r w:rsidRPr="00B9443C">
              <w:rPr>
                <w:rFonts w:eastAsia="Calibri"/>
              </w:rPr>
              <w:t>Šeimyniškių k.</w:t>
            </w:r>
            <w:r>
              <w:rPr>
                <w:rFonts w:eastAsia="Calibri"/>
              </w:rPr>
              <w:t xml:space="preserve">, </w:t>
            </w:r>
            <w:r w:rsidRPr="00B9443C">
              <w:rPr>
                <w:rFonts w:eastAsia="Calibri"/>
              </w:rPr>
              <w:t xml:space="preserve">Anykščių r. sav. </w:t>
            </w:r>
          </w:p>
          <w:p w14:paraId="784B0099" w14:textId="77777777" w:rsidR="00EC5CC3" w:rsidRPr="00CE3406" w:rsidRDefault="00EC5CC3" w:rsidP="00EC5CC3"/>
        </w:tc>
        <w:tc>
          <w:tcPr>
            <w:tcW w:w="867" w:type="pct"/>
            <w:tcBorders>
              <w:top w:val="single" w:sz="4" w:space="0" w:color="auto"/>
              <w:left w:val="single" w:sz="4" w:space="0" w:color="auto"/>
              <w:bottom w:val="single" w:sz="4" w:space="0" w:color="auto"/>
              <w:right w:val="single" w:sz="4" w:space="0" w:color="auto"/>
            </w:tcBorders>
            <w:shd w:val="clear" w:color="auto" w:fill="auto"/>
          </w:tcPr>
          <w:p w14:paraId="7062E2FE" w14:textId="1ACE0A50" w:rsidR="00EC5CC3" w:rsidRPr="00CE3406" w:rsidRDefault="00EC5CC3" w:rsidP="00EC5CC3">
            <w:r w:rsidRPr="00B9443C">
              <w:rPr>
                <w:rFonts w:eastAsia="Calibri"/>
              </w:rPr>
              <w:t>4400-6460-5330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CAB1C64" w14:textId="737F72C1" w:rsidR="00EC5CC3" w:rsidRPr="00CE3406" w:rsidRDefault="00EC5CC3" w:rsidP="00EC5CC3">
            <w:pPr>
              <w:jc w:val="right"/>
            </w:pPr>
            <w:r>
              <w:t>494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B6CF461" w14:textId="2287A511" w:rsidR="00EC5CC3" w:rsidRPr="00CE3406" w:rsidRDefault="00EC5CC3" w:rsidP="00EC5CC3">
            <w:r>
              <w:t>00280</w:t>
            </w:r>
            <w:r w:rsidR="0043775C">
              <w:t>7</w:t>
            </w:r>
          </w:p>
        </w:tc>
        <w:tc>
          <w:tcPr>
            <w:tcW w:w="600" w:type="pct"/>
            <w:tcBorders>
              <w:top w:val="single" w:sz="4" w:space="0" w:color="auto"/>
              <w:left w:val="single" w:sz="4" w:space="0" w:color="auto"/>
              <w:bottom w:val="single" w:sz="4" w:space="0" w:color="auto"/>
              <w:right w:val="single" w:sz="4" w:space="0" w:color="auto"/>
            </w:tcBorders>
          </w:tcPr>
          <w:p w14:paraId="4DE81517" w14:textId="12D4F8CF" w:rsidR="00EC5CC3" w:rsidRPr="00CE3406" w:rsidRDefault="0043775C" w:rsidP="00EC5CC3">
            <w:pPr>
              <w:jc w:val="right"/>
            </w:pPr>
            <w:r>
              <w:t>50489,95</w:t>
            </w:r>
          </w:p>
        </w:tc>
        <w:tc>
          <w:tcPr>
            <w:tcW w:w="666" w:type="pct"/>
            <w:tcBorders>
              <w:top w:val="single" w:sz="4" w:space="0" w:color="auto"/>
              <w:left w:val="single" w:sz="4" w:space="0" w:color="auto"/>
              <w:bottom w:val="single" w:sz="4" w:space="0" w:color="auto"/>
              <w:right w:val="single" w:sz="4" w:space="0" w:color="auto"/>
            </w:tcBorders>
          </w:tcPr>
          <w:p w14:paraId="5B7DE3E7" w14:textId="5D2059BB" w:rsidR="00EC5CC3" w:rsidRPr="00CE3406" w:rsidRDefault="0043775C" w:rsidP="00EC5CC3">
            <w:pPr>
              <w:jc w:val="right"/>
            </w:pPr>
            <w:r>
              <w:t>1133,20</w:t>
            </w:r>
          </w:p>
        </w:tc>
      </w:tr>
      <w:tr w:rsidR="0043775C" w:rsidRPr="00CE3406" w14:paraId="634CED2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9BE41D2"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2EFE35E" w14:textId="4812D1AD" w:rsidR="0043775C" w:rsidRPr="00B9443C" w:rsidRDefault="0043775C" w:rsidP="0043775C">
            <w:pPr>
              <w:rPr>
                <w:rFonts w:eastAsia="Calibri"/>
              </w:rPr>
            </w:pPr>
            <w:r>
              <w:rPr>
                <w:rFonts w:eastAsia="Calibri"/>
              </w:rPr>
              <w:t>Kelias Nr. A277 (Privažiuojamasis</w:t>
            </w:r>
            <w:r w:rsidRPr="00B9443C">
              <w:rPr>
                <w:rFonts w:eastAsia="Calibri"/>
              </w:rPr>
              <w:t xml:space="preserve"> kelias prie Anykščių valymo įrenginių nuo </w:t>
            </w:r>
            <w:proofErr w:type="spellStart"/>
            <w:r w:rsidRPr="00B9443C">
              <w:rPr>
                <w:rFonts w:eastAsia="Calibri"/>
              </w:rPr>
              <w:t>Pašventupio</w:t>
            </w:r>
            <w:proofErr w:type="spellEnd"/>
            <w:r w:rsidRPr="00B9443C">
              <w:rPr>
                <w:rFonts w:eastAsia="Calibri"/>
              </w:rPr>
              <w:t xml:space="preserve"> g., Šeimyniškių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4AEE1734" w14:textId="276A1A41" w:rsidR="0043775C" w:rsidRPr="00B9443C" w:rsidRDefault="0043775C" w:rsidP="0043775C">
            <w:pPr>
              <w:rPr>
                <w:rFonts w:eastAsia="Calibri"/>
              </w:rPr>
            </w:pPr>
            <w:r w:rsidRPr="00B9443C">
              <w:rPr>
                <w:rFonts w:eastAsia="Calibri"/>
              </w:rPr>
              <w:t>Šeimyniškių k.</w:t>
            </w:r>
            <w:r>
              <w:rPr>
                <w:rFonts w:eastAsia="Calibri"/>
              </w:rPr>
              <w:t xml:space="preserve">, </w:t>
            </w:r>
            <w:r w:rsidRPr="00B9443C">
              <w:rPr>
                <w:rFonts w:eastAsia="Calibri"/>
              </w:rPr>
              <w:t xml:space="preserve">Anykščių r. sav. </w:t>
            </w:r>
          </w:p>
          <w:p w14:paraId="37F24AF7"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6532B9F3" w14:textId="27ABFFF5" w:rsidR="0043775C" w:rsidRPr="00CE3406" w:rsidRDefault="0043775C" w:rsidP="0043775C">
            <w:r w:rsidRPr="00B9443C">
              <w:rPr>
                <w:rFonts w:eastAsia="Calibri"/>
              </w:rPr>
              <w:t>4400-6460-1285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6147F69" w14:textId="2924DC7C" w:rsidR="0043775C" w:rsidRPr="00CE3406" w:rsidRDefault="0043775C" w:rsidP="0043775C">
            <w:pPr>
              <w:jc w:val="right"/>
            </w:pPr>
            <w:r>
              <w:t>264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B68BAB5" w14:textId="71C25704" w:rsidR="0043775C" w:rsidRPr="00CE3406" w:rsidRDefault="0043775C" w:rsidP="0043775C">
            <w:r>
              <w:t>002808</w:t>
            </w:r>
          </w:p>
        </w:tc>
        <w:tc>
          <w:tcPr>
            <w:tcW w:w="600" w:type="pct"/>
            <w:tcBorders>
              <w:top w:val="single" w:sz="4" w:space="0" w:color="auto"/>
              <w:left w:val="single" w:sz="4" w:space="0" w:color="auto"/>
              <w:bottom w:val="single" w:sz="4" w:space="0" w:color="auto"/>
              <w:right w:val="single" w:sz="4" w:space="0" w:color="auto"/>
            </w:tcBorders>
          </w:tcPr>
          <w:p w14:paraId="3BCF8A3F" w14:textId="340DB974" w:rsidR="0043775C" w:rsidRPr="00CE3406" w:rsidRDefault="0043775C" w:rsidP="0043775C">
            <w:pPr>
              <w:jc w:val="right"/>
            </w:pPr>
            <w:r w:rsidRPr="005651A5">
              <w:t>1039,29</w:t>
            </w:r>
          </w:p>
        </w:tc>
        <w:tc>
          <w:tcPr>
            <w:tcW w:w="666" w:type="pct"/>
            <w:tcBorders>
              <w:top w:val="single" w:sz="4" w:space="0" w:color="auto"/>
              <w:left w:val="single" w:sz="4" w:space="0" w:color="auto"/>
              <w:bottom w:val="single" w:sz="4" w:space="0" w:color="auto"/>
              <w:right w:val="single" w:sz="4" w:space="0" w:color="auto"/>
            </w:tcBorders>
          </w:tcPr>
          <w:p w14:paraId="23F75A38" w14:textId="76E6DA66" w:rsidR="0043775C" w:rsidRPr="00CE3406" w:rsidRDefault="0043775C" w:rsidP="0043775C">
            <w:pPr>
              <w:jc w:val="right"/>
            </w:pPr>
            <w:r w:rsidRPr="005651A5">
              <w:t>844,30</w:t>
            </w:r>
          </w:p>
        </w:tc>
      </w:tr>
      <w:tr w:rsidR="0043775C" w:rsidRPr="00CE3406" w14:paraId="1E4C2E93"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10C719A"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56EF491" w14:textId="5C388915" w:rsidR="0043775C" w:rsidRPr="00B9443C" w:rsidRDefault="0043775C" w:rsidP="0043775C">
            <w:pPr>
              <w:rPr>
                <w:rFonts w:eastAsia="Calibri"/>
              </w:rPr>
            </w:pPr>
            <w:r>
              <w:rPr>
                <w:rFonts w:eastAsia="Calibri"/>
              </w:rPr>
              <w:t>Kelias Nr. A281 (Privažiuojamasis</w:t>
            </w:r>
            <w:r w:rsidRPr="00B9443C">
              <w:rPr>
                <w:rFonts w:eastAsia="Calibri"/>
              </w:rPr>
              <w:t xml:space="preserve"> kelias prie gyvenamųjų namų nuo </w:t>
            </w:r>
            <w:proofErr w:type="spellStart"/>
            <w:r w:rsidRPr="00B9443C">
              <w:rPr>
                <w:rFonts w:eastAsia="Calibri"/>
              </w:rPr>
              <w:t>Sturtupio</w:t>
            </w:r>
            <w:proofErr w:type="spellEnd"/>
            <w:r w:rsidRPr="00B9443C">
              <w:rPr>
                <w:rFonts w:eastAsia="Calibri"/>
              </w:rPr>
              <w:t xml:space="preserve"> g., Ažuožerių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57BCFA77" w14:textId="3D9A8A87" w:rsidR="0043775C" w:rsidRPr="00B9443C" w:rsidRDefault="0043775C" w:rsidP="0043775C">
            <w:pPr>
              <w:rPr>
                <w:rFonts w:eastAsia="Calibri"/>
              </w:rPr>
            </w:pPr>
            <w:r w:rsidRPr="00B9443C">
              <w:rPr>
                <w:rFonts w:eastAsia="Calibri"/>
              </w:rPr>
              <w:t>Ažuožerių k.</w:t>
            </w:r>
            <w:r>
              <w:rPr>
                <w:rFonts w:eastAsia="Calibri"/>
              </w:rPr>
              <w:t xml:space="preserve">, </w:t>
            </w:r>
            <w:r w:rsidRPr="00B9443C">
              <w:rPr>
                <w:rFonts w:eastAsia="Calibri"/>
              </w:rPr>
              <w:t xml:space="preserve">Anykščių r. sav. </w:t>
            </w:r>
          </w:p>
          <w:p w14:paraId="5CA92D6D"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614084C3" w14:textId="6A0C23AB" w:rsidR="0043775C" w:rsidRPr="00CE3406" w:rsidRDefault="0043775C" w:rsidP="0043775C">
            <w:r w:rsidRPr="00B9443C">
              <w:rPr>
                <w:rFonts w:eastAsia="Calibri"/>
              </w:rPr>
              <w:t>4400-6460-5474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33228B3" w14:textId="06630951" w:rsidR="0043775C" w:rsidRPr="00CE3406" w:rsidRDefault="0043775C" w:rsidP="0043775C">
            <w:pPr>
              <w:jc w:val="right"/>
            </w:pPr>
            <w:r>
              <w:t>87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650182B" w14:textId="3041865F" w:rsidR="0043775C" w:rsidRPr="00CE3406" w:rsidRDefault="0043775C" w:rsidP="0043775C">
            <w:r>
              <w:t>012812</w:t>
            </w:r>
          </w:p>
        </w:tc>
        <w:tc>
          <w:tcPr>
            <w:tcW w:w="600" w:type="pct"/>
            <w:tcBorders>
              <w:top w:val="single" w:sz="4" w:space="0" w:color="auto"/>
              <w:left w:val="single" w:sz="4" w:space="0" w:color="auto"/>
              <w:bottom w:val="single" w:sz="4" w:space="0" w:color="auto"/>
              <w:right w:val="single" w:sz="4" w:space="0" w:color="auto"/>
            </w:tcBorders>
          </w:tcPr>
          <w:p w14:paraId="39BC0BDB" w14:textId="553A55F1" w:rsidR="0043775C" w:rsidRPr="00CE3406" w:rsidRDefault="0043775C" w:rsidP="0043775C">
            <w:pPr>
              <w:jc w:val="right"/>
            </w:pPr>
            <w:r w:rsidRPr="005651A5">
              <w:t>2833,00</w:t>
            </w:r>
          </w:p>
        </w:tc>
        <w:tc>
          <w:tcPr>
            <w:tcW w:w="666" w:type="pct"/>
            <w:tcBorders>
              <w:top w:val="single" w:sz="4" w:space="0" w:color="auto"/>
              <w:left w:val="single" w:sz="4" w:space="0" w:color="auto"/>
              <w:bottom w:val="single" w:sz="4" w:space="0" w:color="auto"/>
              <w:right w:val="single" w:sz="4" w:space="0" w:color="auto"/>
            </w:tcBorders>
          </w:tcPr>
          <w:p w14:paraId="7E1FA00E" w14:textId="39FFCEA6" w:rsidR="0043775C" w:rsidRPr="00CE3406" w:rsidRDefault="0043775C" w:rsidP="0043775C">
            <w:pPr>
              <w:jc w:val="right"/>
            </w:pPr>
            <w:r w:rsidRPr="005651A5">
              <w:t>2018,30</w:t>
            </w:r>
          </w:p>
        </w:tc>
      </w:tr>
      <w:tr w:rsidR="0043775C" w:rsidRPr="00CE3406" w14:paraId="540FDFB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17C4D05"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8A38E4F" w14:textId="2EC86F9E" w:rsidR="0043775C" w:rsidRPr="00B9443C" w:rsidRDefault="0043775C" w:rsidP="0043775C">
            <w:pPr>
              <w:rPr>
                <w:rFonts w:eastAsia="Calibri"/>
              </w:rPr>
            </w:pPr>
            <w:r>
              <w:rPr>
                <w:rFonts w:eastAsia="Calibri"/>
              </w:rPr>
              <w:t>Kelias Nr. A287 (Privažiuojamasis</w:t>
            </w:r>
            <w:r w:rsidRPr="00B9443C">
              <w:rPr>
                <w:rFonts w:eastAsia="Calibri"/>
              </w:rPr>
              <w:t xml:space="preserve"> kelias prie ūkinių pastatų Ažuožerių k. nuo </w:t>
            </w:r>
            <w:proofErr w:type="spellStart"/>
            <w:r w:rsidRPr="00B9443C">
              <w:rPr>
                <w:rFonts w:eastAsia="Calibri"/>
              </w:rPr>
              <w:t>Sturtupio</w:t>
            </w:r>
            <w:proofErr w:type="spellEnd"/>
            <w:r w:rsidRPr="00B9443C">
              <w:rPr>
                <w:rFonts w:eastAsia="Calibri"/>
              </w:rPr>
              <w:t xml:space="preserve"> g., Ažuožerių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197BB55D" w14:textId="2309E1C0" w:rsidR="0043775C" w:rsidRPr="00B9443C" w:rsidRDefault="0043775C" w:rsidP="0043775C">
            <w:pPr>
              <w:rPr>
                <w:rFonts w:eastAsia="Calibri"/>
              </w:rPr>
            </w:pPr>
            <w:r w:rsidRPr="00B9443C">
              <w:rPr>
                <w:rFonts w:eastAsia="Calibri"/>
              </w:rPr>
              <w:t>Ažuožerių k.</w:t>
            </w:r>
            <w:r>
              <w:rPr>
                <w:rFonts w:eastAsia="Calibri"/>
              </w:rPr>
              <w:t xml:space="preserve">, </w:t>
            </w:r>
            <w:r w:rsidRPr="00B9443C">
              <w:rPr>
                <w:rFonts w:eastAsia="Calibri"/>
              </w:rPr>
              <w:t xml:space="preserve">Anykščių r. sav. </w:t>
            </w:r>
          </w:p>
          <w:p w14:paraId="15975035"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68ECBD1F" w14:textId="07F958D2" w:rsidR="0043775C" w:rsidRPr="00CE3406" w:rsidRDefault="0043775C" w:rsidP="0043775C">
            <w:r w:rsidRPr="00B9443C">
              <w:rPr>
                <w:rFonts w:eastAsia="Calibri"/>
              </w:rPr>
              <w:t>4400-6460-5463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8015CAD" w14:textId="77777777" w:rsidR="0043775C" w:rsidRPr="00B9443C" w:rsidRDefault="0043775C" w:rsidP="0043775C">
            <w:pPr>
              <w:rPr>
                <w:rFonts w:eastAsia="Calibri"/>
              </w:rPr>
            </w:pPr>
            <w:r w:rsidRPr="00B9443C">
              <w:rPr>
                <w:rFonts w:eastAsia="Calibri"/>
              </w:rPr>
              <w:t>236</w:t>
            </w:r>
          </w:p>
          <w:p w14:paraId="5D202D1F" w14:textId="77777777" w:rsidR="0043775C" w:rsidRPr="00CE3406" w:rsidRDefault="0043775C" w:rsidP="0043775C">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66FD674" w14:textId="37468411" w:rsidR="0043775C" w:rsidRPr="00CE3406" w:rsidRDefault="0043775C" w:rsidP="0043775C">
            <w:r>
              <w:t>012815</w:t>
            </w:r>
          </w:p>
        </w:tc>
        <w:tc>
          <w:tcPr>
            <w:tcW w:w="600" w:type="pct"/>
            <w:tcBorders>
              <w:top w:val="single" w:sz="4" w:space="0" w:color="auto"/>
              <w:left w:val="single" w:sz="4" w:space="0" w:color="auto"/>
              <w:bottom w:val="single" w:sz="4" w:space="0" w:color="auto"/>
              <w:right w:val="single" w:sz="4" w:space="0" w:color="auto"/>
            </w:tcBorders>
          </w:tcPr>
          <w:p w14:paraId="7B82F1F6" w14:textId="25A796D0" w:rsidR="0043775C" w:rsidRPr="00CE3406" w:rsidRDefault="0043775C" w:rsidP="0043775C">
            <w:pPr>
              <w:jc w:val="right"/>
            </w:pPr>
            <w:r w:rsidRPr="005651A5">
              <w:t>5098,00</w:t>
            </w:r>
          </w:p>
        </w:tc>
        <w:tc>
          <w:tcPr>
            <w:tcW w:w="666" w:type="pct"/>
            <w:tcBorders>
              <w:top w:val="single" w:sz="4" w:space="0" w:color="auto"/>
              <w:left w:val="single" w:sz="4" w:space="0" w:color="auto"/>
              <w:bottom w:val="single" w:sz="4" w:space="0" w:color="auto"/>
              <w:right w:val="single" w:sz="4" w:space="0" w:color="auto"/>
            </w:tcBorders>
          </w:tcPr>
          <w:p w14:paraId="698951B1" w14:textId="2951819B" w:rsidR="0043775C" w:rsidRPr="00CE3406" w:rsidRDefault="0043775C" w:rsidP="0043775C">
            <w:pPr>
              <w:jc w:val="right"/>
            </w:pPr>
            <w:r w:rsidRPr="005651A5">
              <w:t>3631,73</w:t>
            </w:r>
          </w:p>
        </w:tc>
      </w:tr>
      <w:tr w:rsidR="0043775C" w:rsidRPr="00CE3406" w14:paraId="4F8AF7E5"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D4394BC"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4ADD348" w14:textId="523F34C0" w:rsidR="0043775C" w:rsidRPr="00B9443C" w:rsidRDefault="0043775C" w:rsidP="0043775C">
            <w:pPr>
              <w:rPr>
                <w:rFonts w:eastAsia="Calibri"/>
              </w:rPr>
            </w:pPr>
            <w:r>
              <w:rPr>
                <w:rFonts w:eastAsia="Calibri"/>
              </w:rPr>
              <w:t>Kelias Nr. A290 (Privažiuojamasis</w:t>
            </w:r>
            <w:r w:rsidRPr="00B9443C">
              <w:rPr>
                <w:rFonts w:eastAsia="Calibri"/>
              </w:rPr>
              <w:t xml:space="preserve"> kelias prie gyvenamųjų namų nuo Janydžių g., Janydžių vs.</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64A91371" w14:textId="529431A8" w:rsidR="0043775C" w:rsidRPr="00B9443C" w:rsidRDefault="0043775C" w:rsidP="0043775C">
            <w:pPr>
              <w:rPr>
                <w:rFonts w:eastAsia="Calibri"/>
              </w:rPr>
            </w:pPr>
            <w:r w:rsidRPr="00B9443C">
              <w:rPr>
                <w:rFonts w:eastAsia="Calibri"/>
              </w:rPr>
              <w:t>Janydžių vs.</w:t>
            </w:r>
            <w:r>
              <w:rPr>
                <w:rFonts w:eastAsia="Calibri"/>
              </w:rPr>
              <w:t xml:space="preserve">, </w:t>
            </w:r>
            <w:r w:rsidRPr="00B9443C">
              <w:rPr>
                <w:rFonts w:eastAsia="Calibri"/>
              </w:rPr>
              <w:t xml:space="preserve">Anykščių r. sav. </w:t>
            </w:r>
          </w:p>
          <w:p w14:paraId="1B8F229D"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5D2F9004" w14:textId="36D935EC" w:rsidR="0043775C" w:rsidRPr="00CE3406" w:rsidRDefault="0043775C" w:rsidP="0043775C">
            <w:r w:rsidRPr="00B9443C">
              <w:rPr>
                <w:rFonts w:eastAsia="Calibri"/>
              </w:rPr>
              <w:t>4400-6462-8759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605BE06" w14:textId="77777777" w:rsidR="0043775C" w:rsidRPr="00B9443C" w:rsidRDefault="0043775C" w:rsidP="0043775C">
            <w:pPr>
              <w:rPr>
                <w:rFonts w:eastAsia="Calibri"/>
              </w:rPr>
            </w:pPr>
            <w:r w:rsidRPr="00B9443C">
              <w:rPr>
                <w:rFonts w:eastAsia="Calibri"/>
              </w:rPr>
              <w:t>109</w:t>
            </w:r>
          </w:p>
          <w:p w14:paraId="04B4BF06" w14:textId="77777777" w:rsidR="0043775C" w:rsidRPr="00CE3406" w:rsidRDefault="0043775C" w:rsidP="0043775C">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5110D4B" w14:textId="4D76E250" w:rsidR="0043775C" w:rsidRPr="00CE3406" w:rsidRDefault="0043775C" w:rsidP="0043775C">
            <w:r>
              <w:t>012818</w:t>
            </w:r>
          </w:p>
        </w:tc>
        <w:tc>
          <w:tcPr>
            <w:tcW w:w="600" w:type="pct"/>
            <w:tcBorders>
              <w:top w:val="single" w:sz="4" w:space="0" w:color="auto"/>
              <w:left w:val="single" w:sz="4" w:space="0" w:color="auto"/>
              <w:bottom w:val="single" w:sz="4" w:space="0" w:color="auto"/>
              <w:right w:val="single" w:sz="4" w:space="0" w:color="auto"/>
            </w:tcBorders>
          </w:tcPr>
          <w:p w14:paraId="1A37ADFF" w14:textId="10EA8596" w:rsidR="0043775C" w:rsidRPr="00CE3406" w:rsidRDefault="0043775C" w:rsidP="0043775C">
            <w:pPr>
              <w:jc w:val="right"/>
            </w:pPr>
            <w:r w:rsidRPr="005651A5">
              <w:t>431,00</w:t>
            </w:r>
          </w:p>
        </w:tc>
        <w:tc>
          <w:tcPr>
            <w:tcW w:w="666" w:type="pct"/>
            <w:tcBorders>
              <w:top w:val="single" w:sz="4" w:space="0" w:color="auto"/>
              <w:left w:val="single" w:sz="4" w:space="0" w:color="auto"/>
              <w:bottom w:val="single" w:sz="4" w:space="0" w:color="auto"/>
              <w:right w:val="single" w:sz="4" w:space="0" w:color="auto"/>
            </w:tcBorders>
          </w:tcPr>
          <w:p w14:paraId="651AC881" w14:textId="10137348" w:rsidR="0043775C" w:rsidRPr="00CE3406" w:rsidRDefault="0043775C" w:rsidP="0043775C">
            <w:pPr>
              <w:jc w:val="right"/>
            </w:pPr>
            <w:r w:rsidRPr="005651A5">
              <w:t>306,93</w:t>
            </w:r>
          </w:p>
        </w:tc>
      </w:tr>
      <w:tr w:rsidR="0043775C" w:rsidRPr="00CE3406" w14:paraId="7E090AA3"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EAD268C"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3ACC65E" w14:textId="775D0796" w:rsidR="0043775C" w:rsidRPr="00B9443C" w:rsidRDefault="0043775C" w:rsidP="0043775C">
            <w:pPr>
              <w:rPr>
                <w:rFonts w:eastAsia="Calibri"/>
              </w:rPr>
            </w:pPr>
            <w:r>
              <w:rPr>
                <w:rFonts w:eastAsia="Calibri"/>
              </w:rPr>
              <w:t>Kelias Nr. A292 (Privažiuojamasis</w:t>
            </w:r>
            <w:r w:rsidRPr="00B9443C">
              <w:rPr>
                <w:rFonts w:eastAsia="Calibri"/>
              </w:rPr>
              <w:t xml:space="preserve"> kelias prie Kalitos kalno nuo Kalno g., Anykščių m.</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1F41101A" w14:textId="3B04BC68" w:rsidR="0043775C" w:rsidRPr="00B9443C" w:rsidRDefault="0043775C" w:rsidP="0043775C">
            <w:pPr>
              <w:rPr>
                <w:rFonts w:eastAsia="Calibri"/>
              </w:rPr>
            </w:pPr>
            <w:r w:rsidRPr="00B9443C">
              <w:rPr>
                <w:rFonts w:eastAsia="Calibri"/>
              </w:rPr>
              <w:t>Anykščių vs.</w:t>
            </w:r>
            <w:r>
              <w:rPr>
                <w:rFonts w:eastAsia="Calibri"/>
              </w:rPr>
              <w:t xml:space="preserve">, </w:t>
            </w:r>
            <w:r w:rsidRPr="00B9443C">
              <w:rPr>
                <w:rFonts w:eastAsia="Calibri"/>
              </w:rPr>
              <w:t xml:space="preserve">Anykščių r. sav. </w:t>
            </w:r>
          </w:p>
          <w:p w14:paraId="1642C138"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19FB363F" w14:textId="518482B9" w:rsidR="0043775C" w:rsidRPr="00CE3406" w:rsidRDefault="0043775C" w:rsidP="0043775C">
            <w:r w:rsidRPr="00B9443C">
              <w:rPr>
                <w:rFonts w:eastAsia="Calibri"/>
              </w:rPr>
              <w:t>4400-6462-8764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55CCB81" w14:textId="42E50C92" w:rsidR="0043775C" w:rsidRPr="00CE3406" w:rsidRDefault="0043775C" w:rsidP="0043775C">
            <w:pPr>
              <w:jc w:val="right"/>
            </w:pPr>
            <w:r>
              <w:t>153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3F7EBAD" w14:textId="595B04EA" w:rsidR="0043775C" w:rsidRPr="00CE3406" w:rsidRDefault="0043775C" w:rsidP="0043775C">
            <w:r>
              <w:t>012819</w:t>
            </w:r>
          </w:p>
        </w:tc>
        <w:tc>
          <w:tcPr>
            <w:tcW w:w="600" w:type="pct"/>
            <w:tcBorders>
              <w:top w:val="single" w:sz="4" w:space="0" w:color="auto"/>
              <w:left w:val="single" w:sz="4" w:space="0" w:color="auto"/>
              <w:bottom w:val="single" w:sz="4" w:space="0" w:color="auto"/>
              <w:right w:val="single" w:sz="4" w:space="0" w:color="auto"/>
            </w:tcBorders>
          </w:tcPr>
          <w:p w14:paraId="3919478E" w14:textId="3C18FD64" w:rsidR="0043775C" w:rsidRPr="00CE3406" w:rsidRDefault="0043775C" w:rsidP="0043775C">
            <w:pPr>
              <w:jc w:val="right"/>
            </w:pPr>
            <w:r w:rsidRPr="005651A5">
              <w:t>4968,00</w:t>
            </w:r>
          </w:p>
        </w:tc>
        <w:tc>
          <w:tcPr>
            <w:tcW w:w="666" w:type="pct"/>
            <w:tcBorders>
              <w:top w:val="single" w:sz="4" w:space="0" w:color="auto"/>
              <w:left w:val="single" w:sz="4" w:space="0" w:color="auto"/>
              <w:bottom w:val="single" w:sz="4" w:space="0" w:color="auto"/>
              <w:right w:val="single" w:sz="4" w:space="0" w:color="auto"/>
            </w:tcBorders>
          </w:tcPr>
          <w:p w14:paraId="19DAE828" w14:textId="4270FDAC" w:rsidR="0043775C" w:rsidRPr="00CE3406" w:rsidRDefault="0043775C" w:rsidP="0043775C">
            <w:pPr>
              <w:jc w:val="right"/>
            </w:pPr>
            <w:r w:rsidRPr="005651A5">
              <w:t>3539,01</w:t>
            </w:r>
          </w:p>
        </w:tc>
      </w:tr>
      <w:tr w:rsidR="0043775C" w:rsidRPr="00CE3406" w14:paraId="024E17C8"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7AC2D30"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34E785C" w14:textId="03C95969" w:rsidR="0043775C" w:rsidRPr="00B9443C" w:rsidRDefault="0043775C" w:rsidP="0043775C">
            <w:pPr>
              <w:rPr>
                <w:rFonts w:eastAsia="Calibri"/>
              </w:rPr>
            </w:pPr>
            <w:r>
              <w:rPr>
                <w:rFonts w:eastAsia="Calibri"/>
              </w:rPr>
              <w:t>Kelias Nr. A294 (Privažiuojamasis</w:t>
            </w:r>
            <w:r w:rsidRPr="00B9443C">
              <w:rPr>
                <w:rFonts w:eastAsia="Calibri"/>
              </w:rPr>
              <w:t xml:space="preserve"> kelias prie Anykščių ligoninės nuo kelio Nr. 1208</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146C26E2" w14:textId="5F4A251A" w:rsidR="0043775C" w:rsidRPr="00CE3406" w:rsidRDefault="0043775C" w:rsidP="0043775C">
            <w:r w:rsidRPr="00B9443C">
              <w:rPr>
                <w:rFonts w:eastAsia="Calibri"/>
              </w:rP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41C6E31" w14:textId="41D79F50" w:rsidR="0043775C" w:rsidRPr="00CE3406" w:rsidRDefault="0043775C" w:rsidP="0043775C">
            <w:r w:rsidRPr="00B9443C">
              <w:rPr>
                <w:rFonts w:eastAsia="Calibri"/>
              </w:rPr>
              <w:t>4400-6462-4026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1BC0939" w14:textId="4F813E7C" w:rsidR="0043775C" w:rsidRPr="00CE3406" w:rsidRDefault="0043775C" w:rsidP="0043775C">
            <w:pPr>
              <w:jc w:val="right"/>
            </w:pPr>
            <w:r>
              <w:t>592</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5BA84C2" w14:textId="4F331878" w:rsidR="0043775C" w:rsidRPr="00CE3406" w:rsidRDefault="0043775C" w:rsidP="0043775C">
            <w:r>
              <w:t>002812</w:t>
            </w:r>
          </w:p>
        </w:tc>
        <w:tc>
          <w:tcPr>
            <w:tcW w:w="600" w:type="pct"/>
            <w:tcBorders>
              <w:top w:val="single" w:sz="4" w:space="0" w:color="auto"/>
              <w:left w:val="single" w:sz="4" w:space="0" w:color="auto"/>
              <w:bottom w:val="single" w:sz="4" w:space="0" w:color="auto"/>
              <w:right w:val="single" w:sz="4" w:space="0" w:color="auto"/>
            </w:tcBorders>
          </w:tcPr>
          <w:p w14:paraId="1F83D108" w14:textId="25BDB893" w:rsidR="0043775C" w:rsidRPr="00CE3406" w:rsidRDefault="0043775C" w:rsidP="0043775C">
            <w:pPr>
              <w:jc w:val="right"/>
            </w:pPr>
            <w:r w:rsidRPr="00AD2CE8">
              <w:t>27418,60</w:t>
            </w:r>
          </w:p>
        </w:tc>
        <w:tc>
          <w:tcPr>
            <w:tcW w:w="666" w:type="pct"/>
            <w:tcBorders>
              <w:top w:val="single" w:sz="4" w:space="0" w:color="auto"/>
              <w:left w:val="single" w:sz="4" w:space="0" w:color="auto"/>
              <w:bottom w:val="single" w:sz="4" w:space="0" w:color="auto"/>
              <w:right w:val="single" w:sz="4" w:space="0" w:color="auto"/>
            </w:tcBorders>
          </w:tcPr>
          <w:p w14:paraId="1EF6EF7C" w14:textId="13FB4689" w:rsidR="0043775C" w:rsidRPr="00CE3406" w:rsidRDefault="0043775C" w:rsidP="0043775C">
            <w:pPr>
              <w:jc w:val="right"/>
            </w:pPr>
            <w:r w:rsidRPr="00AD2CE8">
              <w:t>615,30</w:t>
            </w:r>
          </w:p>
        </w:tc>
      </w:tr>
      <w:tr w:rsidR="0043775C" w:rsidRPr="00CE3406" w14:paraId="3265877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6F0A57E"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909A798" w14:textId="2732740E" w:rsidR="0043775C" w:rsidRPr="00B9443C" w:rsidRDefault="0043775C" w:rsidP="0043775C">
            <w:pPr>
              <w:rPr>
                <w:rFonts w:eastAsia="Calibri"/>
              </w:rPr>
            </w:pPr>
            <w:r>
              <w:rPr>
                <w:rFonts w:eastAsia="Calibri"/>
              </w:rPr>
              <w:t>Kelias Nr. A298 (Privažiuojamasis</w:t>
            </w:r>
            <w:r w:rsidRPr="00B9443C">
              <w:rPr>
                <w:rFonts w:eastAsia="Calibri"/>
              </w:rPr>
              <w:t xml:space="preserve"> kelias prie gyvenamųjų namų nuo Liudiškių g., Liudiškių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6244A170" w14:textId="7FBB4FBF" w:rsidR="0043775C" w:rsidRPr="00B9443C" w:rsidRDefault="0043775C" w:rsidP="0043775C">
            <w:pPr>
              <w:rPr>
                <w:rFonts w:eastAsia="Calibri"/>
              </w:rPr>
            </w:pPr>
            <w:r w:rsidRPr="00B9443C">
              <w:rPr>
                <w:rFonts w:eastAsia="Calibri"/>
              </w:rPr>
              <w:t>Liudiškių k.</w:t>
            </w:r>
            <w:r>
              <w:rPr>
                <w:rFonts w:eastAsia="Calibri"/>
              </w:rPr>
              <w:t xml:space="preserve">, </w:t>
            </w:r>
            <w:r w:rsidRPr="00B9443C">
              <w:rPr>
                <w:rFonts w:eastAsia="Calibri"/>
              </w:rPr>
              <w:t xml:space="preserve">Anykščių r. sav. </w:t>
            </w:r>
          </w:p>
          <w:p w14:paraId="226F3D60"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20924679" w14:textId="405CEA4D" w:rsidR="0043775C" w:rsidRPr="00CE3406" w:rsidRDefault="0043775C" w:rsidP="0043775C">
            <w:r w:rsidRPr="00B9443C">
              <w:rPr>
                <w:rFonts w:eastAsia="Calibri"/>
              </w:rPr>
              <w:t>4400-6463-5885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6A64515" w14:textId="4B6C7758" w:rsidR="0043775C" w:rsidRPr="00CE3406" w:rsidRDefault="0043775C" w:rsidP="0043775C">
            <w:pPr>
              <w:jc w:val="right"/>
            </w:pPr>
            <w:r>
              <w:t>79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3B50826" w14:textId="71734701" w:rsidR="0043775C" w:rsidRPr="00CE3406" w:rsidRDefault="0043775C" w:rsidP="0043775C">
            <w:r>
              <w:t>012821</w:t>
            </w:r>
          </w:p>
        </w:tc>
        <w:tc>
          <w:tcPr>
            <w:tcW w:w="600" w:type="pct"/>
            <w:tcBorders>
              <w:top w:val="single" w:sz="4" w:space="0" w:color="auto"/>
              <w:left w:val="single" w:sz="4" w:space="0" w:color="auto"/>
              <w:bottom w:val="single" w:sz="4" w:space="0" w:color="auto"/>
              <w:right w:val="single" w:sz="4" w:space="0" w:color="auto"/>
            </w:tcBorders>
          </w:tcPr>
          <w:p w14:paraId="63068B9E" w14:textId="29CDA846" w:rsidR="0043775C" w:rsidRPr="00CE3406" w:rsidRDefault="0043775C" w:rsidP="0043775C">
            <w:pPr>
              <w:jc w:val="right"/>
            </w:pPr>
            <w:r w:rsidRPr="00AD2CE8">
              <w:t>338,00</w:t>
            </w:r>
          </w:p>
        </w:tc>
        <w:tc>
          <w:tcPr>
            <w:tcW w:w="666" w:type="pct"/>
            <w:tcBorders>
              <w:top w:val="single" w:sz="4" w:space="0" w:color="auto"/>
              <w:left w:val="single" w:sz="4" w:space="0" w:color="auto"/>
              <w:bottom w:val="single" w:sz="4" w:space="0" w:color="auto"/>
              <w:right w:val="single" w:sz="4" w:space="0" w:color="auto"/>
            </w:tcBorders>
          </w:tcPr>
          <w:p w14:paraId="0D27293B" w14:textId="51BD493D" w:rsidR="0043775C" w:rsidRPr="00CE3406" w:rsidRDefault="0043775C" w:rsidP="0043775C">
            <w:pPr>
              <w:jc w:val="right"/>
            </w:pPr>
            <w:r w:rsidRPr="00AD2CE8">
              <w:t>240,67</w:t>
            </w:r>
          </w:p>
        </w:tc>
      </w:tr>
      <w:tr w:rsidR="0043775C" w:rsidRPr="00CE3406" w14:paraId="3BE7BF33"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1967D38"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54EB412" w14:textId="67B7503E" w:rsidR="0043775C" w:rsidRPr="00B9443C" w:rsidRDefault="0043775C" w:rsidP="0043775C">
            <w:pPr>
              <w:rPr>
                <w:rFonts w:eastAsia="Calibri"/>
              </w:rPr>
            </w:pPr>
            <w:r>
              <w:rPr>
                <w:rFonts w:eastAsia="Calibri"/>
              </w:rPr>
              <w:t>Kelias Nr. A3 (Pravažiuojamasis</w:t>
            </w:r>
            <w:r w:rsidRPr="00B9443C">
              <w:rPr>
                <w:rFonts w:eastAsia="Calibri"/>
              </w:rPr>
              <w:t xml:space="preserve"> kelias nuo </w:t>
            </w:r>
            <w:proofErr w:type="spellStart"/>
            <w:r w:rsidRPr="00B9443C">
              <w:rPr>
                <w:rFonts w:eastAsia="Calibri"/>
              </w:rPr>
              <w:t>Sturtupio</w:t>
            </w:r>
            <w:proofErr w:type="spellEnd"/>
            <w:r w:rsidRPr="00B9443C">
              <w:rPr>
                <w:rFonts w:eastAsia="Calibri"/>
              </w:rPr>
              <w:t xml:space="preserve"> g., Ažuožerių k. iki kelio Nr. A2</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26B2596" w14:textId="693C512D" w:rsidR="0043775C" w:rsidRPr="00B9443C" w:rsidRDefault="0043775C" w:rsidP="0043775C">
            <w:pPr>
              <w:rPr>
                <w:rFonts w:eastAsia="Calibri"/>
              </w:rPr>
            </w:pPr>
            <w:r w:rsidRPr="00B9443C">
              <w:rPr>
                <w:rFonts w:eastAsia="Calibri"/>
              </w:rPr>
              <w:t>Ažuožerių k.</w:t>
            </w:r>
            <w:r>
              <w:rPr>
                <w:rFonts w:eastAsia="Calibri"/>
              </w:rPr>
              <w:t xml:space="preserve">, </w:t>
            </w:r>
            <w:r w:rsidRPr="00B9443C">
              <w:rPr>
                <w:rFonts w:eastAsia="Calibri"/>
              </w:rPr>
              <w:t xml:space="preserve">Anykščių r. sav. </w:t>
            </w:r>
          </w:p>
          <w:p w14:paraId="275EF194"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006688D8" w14:textId="20803F37" w:rsidR="0043775C" w:rsidRPr="00CE3406" w:rsidRDefault="0043775C" w:rsidP="0043775C">
            <w:r w:rsidRPr="00B9443C">
              <w:rPr>
                <w:rFonts w:eastAsia="Calibri"/>
              </w:rPr>
              <w:t>4400-6460-5430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89C8448" w14:textId="7E7B2EAB" w:rsidR="0043775C" w:rsidRPr="00CE3406" w:rsidRDefault="0043775C" w:rsidP="0043775C">
            <w:pPr>
              <w:jc w:val="right"/>
            </w:pPr>
            <w:r>
              <w:t>589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78BB8BE" w14:textId="2BC80AA9" w:rsidR="0043775C" w:rsidRPr="00CE3406" w:rsidRDefault="0043775C" w:rsidP="0043775C">
            <w:r>
              <w:t>001201</w:t>
            </w:r>
          </w:p>
        </w:tc>
        <w:tc>
          <w:tcPr>
            <w:tcW w:w="600" w:type="pct"/>
            <w:tcBorders>
              <w:top w:val="single" w:sz="4" w:space="0" w:color="auto"/>
              <w:left w:val="single" w:sz="4" w:space="0" w:color="auto"/>
              <w:bottom w:val="single" w:sz="4" w:space="0" w:color="auto"/>
              <w:right w:val="single" w:sz="4" w:space="0" w:color="auto"/>
            </w:tcBorders>
          </w:tcPr>
          <w:p w14:paraId="363B192E" w14:textId="7A5EB1AC" w:rsidR="0043775C" w:rsidRPr="00CE3406" w:rsidRDefault="0043775C" w:rsidP="0043775C">
            <w:pPr>
              <w:jc w:val="right"/>
            </w:pPr>
            <w:r w:rsidRPr="00AD2CE8">
              <w:t>183862,54</w:t>
            </w:r>
          </w:p>
        </w:tc>
        <w:tc>
          <w:tcPr>
            <w:tcW w:w="666" w:type="pct"/>
            <w:tcBorders>
              <w:top w:val="single" w:sz="4" w:space="0" w:color="auto"/>
              <w:left w:val="single" w:sz="4" w:space="0" w:color="auto"/>
              <w:bottom w:val="single" w:sz="4" w:space="0" w:color="auto"/>
              <w:right w:val="single" w:sz="4" w:space="0" w:color="auto"/>
            </w:tcBorders>
          </w:tcPr>
          <w:p w14:paraId="1441D07B" w14:textId="03C08535" w:rsidR="0043775C" w:rsidRPr="00CE3406" w:rsidRDefault="0043775C" w:rsidP="0043775C">
            <w:pPr>
              <w:jc w:val="right"/>
            </w:pPr>
            <w:r w:rsidRPr="00AD2CE8">
              <w:t>3237,52</w:t>
            </w:r>
          </w:p>
        </w:tc>
      </w:tr>
      <w:tr w:rsidR="0043775C" w:rsidRPr="00CE3406" w14:paraId="1FAA61AE" w14:textId="77777777" w:rsidTr="00CF5346">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49D0C157" w14:textId="77777777" w:rsidR="0043775C" w:rsidRPr="00CE3406" w:rsidRDefault="0043775C" w:rsidP="0043775C">
            <w:pPr>
              <w:numPr>
                <w:ilvl w:val="0"/>
                <w:numId w:val="3"/>
              </w:numPr>
              <w:ind w:left="510"/>
            </w:pPr>
          </w:p>
        </w:tc>
        <w:tc>
          <w:tcPr>
            <w:tcW w:w="933" w:type="pct"/>
            <w:vMerge w:val="restart"/>
            <w:tcBorders>
              <w:top w:val="single" w:sz="4" w:space="0" w:color="auto"/>
              <w:left w:val="single" w:sz="4" w:space="0" w:color="auto"/>
              <w:right w:val="single" w:sz="4" w:space="0" w:color="auto"/>
            </w:tcBorders>
          </w:tcPr>
          <w:p w14:paraId="02A3B373" w14:textId="4A8E149E" w:rsidR="0043775C" w:rsidRPr="00B9443C" w:rsidRDefault="0043775C" w:rsidP="0043775C">
            <w:pPr>
              <w:rPr>
                <w:rFonts w:eastAsia="Calibri"/>
              </w:rPr>
            </w:pPr>
            <w:r>
              <w:rPr>
                <w:rFonts w:eastAsia="Calibri"/>
              </w:rPr>
              <w:t>Kelias Nr. A30 (Pravažiuojamasis</w:t>
            </w:r>
            <w:r w:rsidRPr="00B9443C">
              <w:rPr>
                <w:rFonts w:eastAsia="Calibri"/>
              </w:rPr>
              <w:t xml:space="preserve"> kelias prie Maigių k. nuo kelio Nr. 1201</w:t>
            </w:r>
            <w:r>
              <w:rPr>
                <w:rFonts w:eastAsia="Calibri"/>
              </w:rPr>
              <w:t>)</w:t>
            </w:r>
          </w:p>
          <w:p w14:paraId="6895FAAC" w14:textId="77777777" w:rsidR="0043775C" w:rsidRPr="00B9443C" w:rsidRDefault="0043775C" w:rsidP="0043775C">
            <w:pPr>
              <w:rPr>
                <w:rFonts w:eastAsia="Calibri"/>
              </w:rPr>
            </w:pPr>
          </w:p>
        </w:tc>
        <w:tc>
          <w:tcPr>
            <w:tcW w:w="800" w:type="pct"/>
            <w:tcBorders>
              <w:top w:val="single" w:sz="4" w:space="0" w:color="auto"/>
              <w:left w:val="single" w:sz="4" w:space="0" w:color="auto"/>
              <w:bottom w:val="single" w:sz="4" w:space="0" w:color="auto"/>
              <w:right w:val="single" w:sz="4" w:space="0" w:color="auto"/>
            </w:tcBorders>
          </w:tcPr>
          <w:p w14:paraId="5CBE910B" w14:textId="470D4D19" w:rsidR="0043775C" w:rsidRPr="00CE3406" w:rsidRDefault="0043775C" w:rsidP="0043775C">
            <w:r w:rsidRPr="00CB0E2C">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5CF36CE" w14:textId="32F55FB4" w:rsidR="0043775C" w:rsidRPr="00CE3406" w:rsidRDefault="0043775C" w:rsidP="0043775C">
            <w:r w:rsidRPr="00B9443C">
              <w:rPr>
                <w:rFonts w:eastAsia="Calibri"/>
              </w:rPr>
              <w:t>4400-6462-8778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9762E37" w14:textId="64E60D8A" w:rsidR="0043775C" w:rsidRPr="00CE3406" w:rsidRDefault="0043775C" w:rsidP="0043775C">
            <w:pPr>
              <w:jc w:val="right"/>
            </w:pPr>
            <w:r>
              <w:t>4639</w:t>
            </w:r>
          </w:p>
        </w:tc>
        <w:tc>
          <w:tcPr>
            <w:tcW w:w="467" w:type="pct"/>
            <w:gridSpan w:val="2"/>
            <w:vMerge w:val="restart"/>
            <w:tcBorders>
              <w:top w:val="single" w:sz="4" w:space="0" w:color="auto"/>
              <w:left w:val="single" w:sz="4" w:space="0" w:color="auto"/>
              <w:right w:val="single" w:sz="4" w:space="0" w:color="auto"/>
            </w:tcBorders>
            <w:shd w:val="clear" w:color="auto" w:fill="auto"/>
          </w:tcPr>
          <w:p w14:paraId="55D7C25B" w14:textId="1280E7E3" w:rsidR="0043775C" w:rsidRPr="00CE3406" w:rsidRDefault="0043775C" w:rsidP="0043775C">
            <w:r>
              <w:t>001226</w:t>
            </w:r>
          </w:p>
        </w:tc>
        <w:tc>
          <w:tcPr>
            <w:tcW w:w="600" w:type="pct"/>
            <w:vMerge w:val="restart"/>
            <w:tcBorders>
              <w:top w:val="single" w:sz="4" w:space="0" w:color="auto"/>
              <w:left w:val="single" w:sz="4" w:space="0" w:color="auto"/>
              <w:right w:val="single" w:sz="4" w:space="0" w:color="auto"/>
            </w:tcBorders>
          </w:tcPr>
          <w:p w14:paraId="5147F6BF" w14:textId="1DD2FE42" w:rsidR="0043775C" w:rsidRPr="00CE3406" w:rsidRDefault="0043775C" w:rsidP="0043775C">
            <w:pPr>
              <w:jc w:val="right"/>
            </w:pPr>
            <w:r w:rsidRPr="00AD2CE8">
              <w:t>7236,16</w:t>
            </w:r>
          </w:p>
        </w:tc>
        <w:tc>
          <w:tcPr>
            <w:tcW w:w="666" w:type="pct"/>
            <w:vMerge w:val="restart"/>
            <w:tcBorders>
              <w:top w:val="single" w:sz="4" w:space="0" w:color="auto"/>
              <w:left w:val="single" w:sz="4" w:space="0" w:color="auto"/>
              <w:right w:val="single" w:sz="4" w:space="0" w:color="auto"/>
            </w:tcBorders>
          </w:tcPr>
          <w:p w14:paraId="50D1E77C" w14:textId="73AC828B" w:rsidR="0043775C" w:rsidRPr="00CE3406" w:rsidRDefault="0043775C" w:rsidP="0043775C">
            <w:pPr>
              <w:jc w:val="right"/>
            </w:pPr>
            <w:r w:rsidRPr="00AD2CE8">
              <w:t>0,00</w:t>
            </w:r>
          </w:p>
        </w:tc>
      </w:tr>
      <w:tr w:rsidR="0043775C" w:rsidRPr="00CE3406" w14:paraId="69D4F35A" w14:textId="77777777" w:rsidTr="00CF5346">
        <w:trPr>
          <w:trHeight w:val="270"/>
        </w:trPr>
        <w:tc>
          <w:tcPr>
            <w:tcW w:w="334" w:type="pct"/>
            <w:vMerge/>
            <w:tcBorders>
              <w:left w:val="single" w:sz="4" w:space="0" w:color="auto"/>
              <w:right w:val="single" w:sz="4" w:space="0" w:color="auto"/>
            </w:tcBorders>
            <w:shd w:val="clear" w:color="auto" w:fill="auto"/>
          </w:tcPr>
          <w:p w14:paraId="0310E759" w14:textId="77777777" w:rsidR="0043775C" w:rsidRPr="00CE3406" w:rsidRDefault="0043775C" w:rsidP="0043775C">
            <w:pPr>
              <w:numPr>
                <w:ilvl w:val="0"/>
                <w:numId w:val="3"/>
              </w:numPr>
              <w:ind w:left="510"/>
            </w:pPr>
          </w:p>
        </w:tc>
        <w:tc>
          <w:tcPr>
            <w:tcW w:w="933" w:type="pct"/>
            <w:vMerge/>
            <w:tcBorders>
              <w:left w:val="single" w:sz="4" w:space="0" w:color="auto"/>
              <w:right w:val="single" w:sz="4" w:space="0" w:color="auto"/>
            </w:tcBorders>
            <w:vAlign w:val="center"/>
          </w:tcPr>
          <w:p w14:paraId="3A87F136" w14:textId="77777777" w:rsidR="0043775C" w:rsidRPr="00B9443C" w:rsidRDefault="0043775C" w:rsidP="0043775C">
            <w:pPr>
              <w:rPr>
                <w:rFonts w:eastAsia="Calibri"/>
              </w:rPr>
            </w:pPr>
          </w:p>
        </w:tc>
        <w:tc>
          <w:tcPr>
            <w:tcW w:w="800" w:type="pct"/>
            <w:tcBorders>
              <w:top w:val="single" w:sz="4" w:space="0" w:color="auto"/>
              <w:left w:val="single" w:sz="4" w:space="0" w:color="auto"/>
              <w:bottom w:val="single" w:sz="4" w:space="0" w:color="auto"/>
              <w:right w:val="single" w:sz="4" w:space="0" w:color="auto"/>
            </w:tcBorders>
          </w:tcPr>
          <w:p w14:paraId="0C3D8116" w14:textId="1D9D7D29" w:rsidR="0043775C" w:rsidRPr="00CE3406" w:rsidRDefault="0043775C" w:rsidP="0043775C">
            <w:proofErr w:type="spellStart"/>
            <w:r>
              <w:t>Pavajų</w:t>
            </w:r>
            <w:proofErr w:type="spellEnd"/>
            <w:r>
              <w:t xml:space="preserve">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E8DD2A7" w14:textId="14E47E0B" w:rsidR="0043775C" w:rsidRPr="00CE3406" w:rsidRDefault="0043775C" w:rsidP="0043775C">
            <w:r w:rsidRPr="00B9443C">
              <w:rPr>
                <w:rFonts w:eastAsia="Calibri"/>
              </w:rPr>
              <w:t>4400-6462-8848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1D72A36" w14:textId="26C2DA2E" w:rsidR="0043775C" w:rsidRPr="00CE3406" w:rsidRDefault="0043775C" w:rsidP="0043775C">
            <w:pPr>
              <w:jc w:val="right"/>
            </w:pPr>
            <w:r>
              <w:t>257</w:t>
            </w:r>
          </w:p>
        </w:tc>
        <w:tc>
          <w:tcPr>
            <w:tcW w:w="467" w:type="pct"/>
            <w:gridSpan w:val="2"/>
            <w:vMerge/>
            <w:tcBorders>
              <w:left w:val="single" w:sz="4" w:space="0" w:color="auto"/>
              <w:right w:val="single" w:sz="4" w:space="0" w:color="auto"/>
            </w:tcBorders>
            <w:shd w:val="clear" w:color="auto" w:fill="auto"/>
          </w:tcPr>
          <w:p w14:paraId="067B0F6B" w14:textId="77777777" w:rsidR="0043775C" w:rsidRPr="00CE3406" w:rsidRDefault="0043775C" w:rsidP="0043775C"/>
        </w:tc>
        <w:tc>
          <w:tcPr>
            <w:tcW w:w="600" w:type="pct"/>
            <w:vMerge/>
            <w:tcBorders>
              <w:left w:val="single" w:sz="4" w:space="0" w:color="auto"/>
              <w:right w:val="single" w:sz="4" w:space="0" w:color="auto"/>
            </w:tcBorders>
          </w:tcPr>
          <w:p w14:paraId="3A0B3F62" w14:textId="77777777" w:rsidR="0043775C" w:rsidRPr="00CE3406" w:rsidRDefault="0043775C" w:rsidP="0043775C">
            <w:pPr>
              <w:jc w:val="right"/>
            </w:pPr>
          </w:p>
        </w:tc>
        <w:tc>
          <w:tcPr>
            <w:tcW w:w="666" w:type="pct"/>
            <w:vMerge/>
            <w:tcBorders>
              <w:left w:val="single" w:sz="4" w:space="0" w:color="auto"/>
              <w:right w:val="single" w:sz="4" w:space="0" w:color="auto"/>
            </w:tcBorders>
          </w:tcPr>
          <w:p w14:paraId="5C8B5F54" w14:textId="77777777" w:rsidR="0043775C" w:rsidRPr="00CE3406" w:rsidRDefault="0043775C" w:rsidP="0043775C">
            <w:pPr>
              <w:jc w:val="right"/>
            </w:pPr>
          </w:p>
        </w:tc>
      </w:tr>
      <w:tr w:rsidR="0043775C" w:rsidRPr="00CE3406" w14:paraId="0B39EB3D" w14:textId="77777777" w:rsidTr="00CF5346">
        <w:trPr>
          <w:trHeight w:val="270"/>
        </w:trPr>
        <w:tc>
          <w:tcPr>
            <w:tcW w:w="334" w:type="pct"/>
            <w:vMerge/>
            <w:tcBorders>
              <w:left w:val="single" w:sz="4" w:space="0" w:color="auto"/>
              <w:bottom w:val="single" w:sz="4" w:space="0" w:color="auto"/>
              <w:right w:val="single" w:sz="4" w:space="0" w:color="auto"/>
            </w:tcBorders>
            <w:shd w:val="clear" w:color="auto" w:fill="auto"/>
          </w:tcPr>
          <w:p w14:paraId="50B55236" w14:textId="77777777" w:rsidR="0043775C" w:rsidRPr="00CE3406" w:rsidRDefault="0043775C" w:rsidP="0043775C">
            <w:pPr>
              <w:numPr>
                <w:ilvl w:val="0"/>
                <w:numId w:val="3"/>
              </w:numPr>
              <w:ind w:left="510"/>
            </w:pPr>
          </w:p>
        </w:tc>
        <w:tc>
          <w:tcPr>
            <w:tcW w:w="933" w:type="pct"/>
            <w:vMerge/>
            <w:tcBorders>
              <w:left w:val="single" w:sz="4" w:space="0" w:color="auto"/>
              <w:bottom w:val="single" w:sz="4" w:space="0" w:color="auto"/>
              <w:right w:val="single" w:sz="4" w:space="0" w:color="auto"/>
            </w:tcBorders>
            <w:vAlign w:val="center"/>
          </w:tcPr>
          <w:p w14:paraId="571FC32D" w14:textId="77777777" w:rsidR="0043775C" w:rsidRPr="00B9443C" w:rsidRDefault="0043775C" w:rsidP="0043775C">
            <w:pPr>
              <w:rPr>
                <w:rFonts w:eastAsia="Calibri"/>
              </w:rPr>
            </w:pPr>
          </w:p>
        </w:tc>
        <w:tc>
          <w:tcPr>
            <w:tcW w:w="800" w:type="pct"/>
            <w:tcBorders>
              <w:top w:val="single" w:sz="4" w:space="0" w:color="auto"/>
              <w:left w:val="single" w:sz="4" w:space="0" w:color="auto"/>
              <w:bottom w:val="single" w:sz="4" w:space="0" w:color="auto"/>
              <w:right w:val="single" w:sz="4" w:space="0" w:color="auto"/>
            </w:tcBorders>
          </w:tcPr>
          <w:p w14:paraId="788F6751" w14:textId="570B88CD" w:rsidR="0043775C" w:rsidRPr="00CE3406" w:rsidRDefault="0043775C" w:rsidP="0043775C">
            <w:r>
              <w:t>Maigių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07B83B1" w14:textId="0A3BCDA2" w:rsidR="0043775C" w:rsidRPr="00CE3406" w:rsidRDefault="0043775C" w:rsidP="0043775C">
            <w:r w:rsidRPr="00B9443C">
              <w:rPr>
                <w:rFonts w:eastAsia="Calibri"/>
              </w:rPr>
              <w:t>4400-6462-8826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D77DB1F" w14:textId="7FEF33B4" w:rsidR="0043775C" w:rsidRPr="00CE3406" w:rsidRDefault="0043775C" w:rsidP="0043775C">
            <w:pPr>
              <w:jc w:val="right"/>
            </w:pPr>
            <w:r>
              <w:t>2085</w:t>
            </w:r>
          </w:p>
        </w:tc>
        <w:tc>
          <w:tcPr>
            <w:tcW w:w="467" w:type="pct"/>
            <w:gridSpan w:val="2"/>
            <w:vMerge/>
            <w:tcBorders>
              <w:left w:val="single" w:sz="4" w:space="0" w:color="auto"/>
              <w:bottom w:val="single" w:sz="4" w:space="0" w:color="auto"/>
              <w:right w:val="single" w:sz="4" w:space="0" w:color="auto"/>
            </w:tcBorders>
            <w:shd w:val="clear" w:color="auto" w:fill="auto"/>
          </w:tcPr>
          <w:p w14:paraId="4A1DE21E" w14:textId="77777777" w:rsidR="0043775C" w:rsidRPr="00CE3406" w:rsidRDefault="0043775C" w:rsidP="0043775C"/>
        </w:tc>
        <w:tc>
          <w:tcPr>
            <w:tcW w:w="600" w:type="pct"/>
            <w:vMerge/>
            <w:tcBorders>
              <w:left w:val="single" w:sz="4" w:space="0" w:color="auto"/>
              <w:bottom w:val="single" w:sz="4" w:space="0" w:color="auto"/>
              <w:right w:val="single" w:sz="4" w:space="0" w:color="auto"/>
            </w:tcBorders>
          </w:tcPr>
          <w:p w14:paraId="77787907" w14:textId="77777777" w:rsidR="0043775C" w:rsidRPr="00CE3406" w:rsidRDefault="0043775C" w:rsidP="0043775C">
            <w:pPr>
              <w:jc w:val="right"/>
            </w:pPr>
          </w:p>
        </w:tc>
        <w:tc>
          <w:tcPr>
            <w:tcW w:w="666" w:type="pct"/>
            <w:vMerge/>
            <w:tcBorders>
              <w:left w:val="single" w:sz="4" w:space="0" w:color="auto"/>
              <w:bottom w:val="single" w:sz="4" w:space="0" w:color="auto"/>
              <w:right w:val="single" w:sz="4" w:space="0" w:color="auto"/>
            </w:tcBorders>
          </w:tcPr>
          <w:p w14:paraId="63C80377" w14:textId="77777777" w:rsidR="0043775C" w:rsidRPr="00CE3406" w:rsidRDefault="0043775C" w:rsidP="0043775C">
            <w:pPr>
              <w:jc w:val="right"/>
            </w:pPr>
          </w:p>
        </w:tc>
      </w:tr>
      <w:tr w:rsidR="0043775C" w:rsidRPr="00CE3406" w14:paraId="3439567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744D6FC"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1DD3035" w14:textId="7B1B9A24" w:rsidR="0043775C" w:rsidRPr="00B9443C" w:rsidRDefault="0043775C" w:rsidP="0043775C">
            <w:pPr>
              <w:rPr>
                <w:rFonts w:eastAsia="Calibri"/>
              </w:rPr>
            </w:pPr>
            <w:r>
              <w:rPr>
                <w:rFonts w:eastAsia="Calibri"/>
              </w:rPr>
              <w:t>Kelias Nr. A314 (Privažiuojamasis</w:t>
            </w:r>
            <w:r w:rsidRPr="00B9443C">
              <w:rPr>
                <w:rFonts w:eastAsia="Calibri"/>
              </w:rPr>
              <w:t xml:space="preserve"> kelias prie kelio Nr. A306 nuo kelio Nr. A13</w:t>
            </w:r>
            <w:r>
              <w:rPr>
                <w:rFonts w:eastAsia="Calibri"/>
              </w:rPr>
              <w:t>)</w:t>
            </w:r>
          </w:p>
          <w:p w14:paraId="16F844C3" w14:textId="77777777" w:rsidR="0043775C" w:rsidRPr="00B9443C" w:rsidRDefault="0043775C" w:rsidP="0043775C">
            <w:pPr>
              <w:rPr>
                <w:rFonts w:eastAsia="Calibri"/>
              </w:rPr>
            </w:pPr>
          </w:p>
        </w:tc>
        <w:tc>
          <w:tcPr>
            <w:tcW w:w="800" w:type="pct"/>
            <w:tcBorders>
              <w:top w:val="single" w:sz="4" w:space="0" w:color="auto"/>
              <w:left w:val="single" w:sz="4" w:space="0" w:color="auto"/>
              <w:bottom w:val="single" w:sz="4" w:space="0" w:color="auto"/>
              <w:right w:val="single" w:sz="4" w:space="0" w:color="auto"/>
            </w:tcBorders>
          </w:tcPr>
          <w:p w14:paraId="4D72A932" w14:textId="1BAA4C61" w:rsidR="0043775C" w:rsidRPr="00CE3406" w:rsidRDefault="0043775C" w:rsidP="0043775C">
            <w:proofErr w:type="spellStart"/>
            <w:r w:rsidRPr="00B9443C">
              <w:rPr>
                <w:rFonts w:eastAsia="Calibri"/>
              </w:rPr>
              <w:t>Pienionių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2D1B5C6" w14:textId="1ECE8FEA" w:rsidR="0043775C" w:rsidRPr="00CE3406" w:rsidRDefault="0043775C" w:rsidP="0043775C">
            <w:r w:rsidRPr="00B9443C">
              <w:rPr>
                <w:rFonts w:eastAsia="Calibri"/>
              </w:rPr>
              <w:t>4400-6452-1542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373D8E" w14:textId="0A25B6D6" w:rsidR="0043775C" w:rsidRPr="00CE3406" w:rsidRDefault="0043775C" w:rsidP="0043775C">
            <w:pPr>
              <w:jc w:val="right"/>
            </w:pPr>
            <w:r>
              <w:t>713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C413526" w14:textId="324535CC" w:rsidR="0043775C" w:rsidRPr="00CE3406" w:rsidRDefault="0043775C" w:rsidP="0043775C">
            <w:r>
              <w:t>002829</w:t>
            </w:r>
          </w:p>
        </w:tc>
        <w:tc>
          <w:tcPr>
            <w:tcW w:w="600" w:type="pct"/>
            <w:tcBorders>
              <w:top w:val="single" w:sz="4" w:space="0" w:color="auto"/>
              <w:left w:val="single" w:sz="4" w:space="0" w:color="auto"/>
              <w:bottom w:val="single" w:sz="4" w:space="0" w:color="auto"/>
              <w:right w:val="single" w:sz="4" w:space="0" w:color="auto"/>
            </w:tcBorders>
          </w:tcPr>
          <w:p w14:paraId="0CA0AE01" w14:textId="7B8EC370" w:rsidR="0043775C" w:rsidRPr="00CE3406" w:rsidRDefault="0043775C" w:rsidP="0043775C">
            <w:pPr>
              <w:jc w:val="right"/>
            </w:pPr>
            <w:r w:rsidRPr="00AD2CE8">
              <w:t>42561,68</w:t>
            </w:r>
          </w:p>
        </w:tc>
        <w:tc>
          <w:tcPr>
            <w:tcW w:w="666" w:type="pct"/>
            <w:tcBorders>
              <w:top w:val="single" w:sz="4" w:space="0" w:color="auto"/>
              <w:left w:val="single" w:sz="4" w:space="0" w:color="auto"/>
              <w:bottom w:val="single" w:sz="4" w:space="0" w:color="auto"/>
              <w:right w:val="single" w:sz="4" w:space="0" w:color="auto"/>
            </w:tcBorders>
          </w:tcPr>
          <w:p w14:paraId="0B401384" w14:textId="3420D0BB" w:rsidR="0043775C" w:rsidRPr="00CE3406" w:rsidRDefault="0043775C" w:rsidP="0043775C">
            <w:pPr>
              <w:jc w:val="right"/>
            </w:pPr>
            <w:r w:rsidRPr="00AD2CE8">
              <w:t>955,36</w:t>
            </w:r>
          </w:p>
        </w:tc>
      </w:tr>
      <w:tr w:rsidR="0043775C" w:rsidRPr="00CE3406" w14:paraId="1EB4224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C979A86"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F100E86" w14:textId="2D0F0065" w:rsidR="0043775C" w:rsidRPr="00B9443C" w:rsidRDefault="0043775C" w:rsidP="0043775C">
            <w:pPr>
              <w:rPr>
                <w:rFonts w:eastAsia="Calibri"/>
              </w:rPr>
            </w:pPr>
            <w:r>
              <w:rPr>
                <w:rFonts w:eastAsia="Calibri"/>
              </w:rPr>
              <w:t>Kelias Nr. A316 (Privažiuojamasis</w:t>
            </w:r>
            <w:r w:rsidRPr="00B9443C">
              <w:rPr>
                <w:rFonts w:eastAsia="Calibri"/>
              </w:rPr>
              <w:t xml:space="preserve"> kelias prie gyvenamųjų namų </w:t>
            </w:r>
            <w:r w:rsidRPr="00B9443C">
              <w:rPr>
                <w:rFonts w:eastAsia="Calibri"/>
              </w:rPr>
              <w:lastRenderedPageBreak/>
              <w:t xml:space="preserve">nuo Dvaro g., </w:t>
            </w:r>
            <w:proofErr w:type="spellStart"/>
            <w:r w:rsidRPr="00B9443C">
              <w:rPr>
                <w:rFonts w:eastAsia="Calibri"/>
              </w:rPr>
              <w:t>Šlavėnų</w:t>
            </w:r>
            <w:proofErr w:type="spellEnd"/>
            <w:r w:rsidRPr="00B9443C">
              <w:rPr>
                <w:rFonts w:eastAsia="Calibri"/>
              </w:rPr>
              <w:t xml:space="preserve"> k., I</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7C501121" w14:textId="1CA7F00B" w:rsidR="0043775C" w:rsidRPr="00B9443C" w:rsidRDefault="0043775C" w:rsidP="0043775C">
            <w:pPr>
              <w:rPr>
                <w:rFonts w:eastAsia="Calibri"/>
              </w:rPr>
            </w:pPr>
            <w:proofErr w:type="spellStart"/>
            <w:r w:rsidRPr="00B9443C">
              <w:rPr>
                <w:rFonts w:eastAsia="Calibri"/>
              </w:rPr>
              <w:lastRenderedPageBreak/>
              <w:t>Šlavėnų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060A10A9"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4B2DDF09" w14:textId="6C74A36B" w:rsidR="0043775C" w:rsidRPr="00CE3406" w:rsidRDefault="0043775C" w:rsidP="0043775C">
            <w:r>
              <w:t>4400-6462-8691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7811173" w14:textId="77777777" w:rsidR="0043775C" w:rsidRPr="00B9443C" w:rsidRDefault="0043775C" w:rsidP="0043775C">
            <w:pPr>
              <w:rPr>
                <w:rFonts w:eastAsia="Calibri"/>
              </w:rPr>
            </w:pPr>
            <w:r w:rsidRPr="00B9443C">
              <w:rPr>
                <w:rFonts w:eastAsia="Calibri"/>
              </w:rPr>
              <w:t>85</w:t>
            </w:r>
          </w:p>
          <w:p w14:paraId="39D24C96" w14:textId="77777777" w:rsidR="0043775C" w:rsidRPr="00CE3406" w:rsidRDefault="0043775C" w:rsidP="0043775C">
            <w:pPr>
              <w:jc w:val="right"/>
            </w:pP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3D0FB0C" w14:textId="6464927E" w:rsidR="0043775C" w:rsidRPr="00CE3406" w:rsidRDefault="0043775C" w:rsidP="0043775C">
            <w:r>
              <w:t>002831</w:t>
            </w:r>
          </w:p>
        </w:tc>
        <w:tc>
          <w:tcPr>
            <w:tcW w:w="600" w:type="pct"/>
            <w:tcBorders>
              <w:top w:val="single" w:sz="4" w:space="0" w:color="auto"/>
              <w:left w:val="single" w:sz="4" w:space="0" w:color="auto"/>
              <w:bottom w:val="single" w:sz="4" w:space="0" w:color="auto"/>
              <w:right w:val="single" w:sz="4" w:space="0" w:color="auto"/>
            </w:tcBorders>
          </w:tcPr>
          <w:p w14:paraId="133BCC0F" w14:textId="69F46E92" w:rsidR="0043775C" w:rsidRPr="00CE3406" w:rsidRDefault="0043775C" w:rsidP="0043775C">
            <w:pPr>
              <w:jc w:val="right"/>
            </w:pPr>
            <w:r w:rsidRPr="00AD2CE8">
              <w:t>368,29</w:t>
            </w:r>
          </w:p>
        </w:tc>
        <w:tc>
          <w:tcPr>
            <w:tcW w:w="666" w:type="pct"/>
            <w:tcBorders>
              <w:top w:val="single" w:sz="4" w:space="0" w:color="auto"/>
              <w:left w:val="single" w:sz="4" w:space="0" w:color="auto"/>
              <w:bottom w:val="single" w:sz="4" w:space="0" w:color="auto"/>
              <w:right w:val="single" w:sz="4" w:space="0" w:color="auto"/>
            </w:tcBorders>
          </w:tcPr>
          <w:p w14:paraId="781026F9" w14:textId="6142D2AB" w:rsidR="0043775C" w:rsidRPr="00CE3406" w:rsidRDefault="0043775C" w:rsidP="0043775C">
            <w:pPr>
              <w:jc w:val="right"/>
            </w:pPr>
            <w:r w:rsidRPr="00AD2CE8">
              <w:t>0,00</w:t>
            </w:r>
          </w:p>
        </w:tc>
      </w:tr>
      <w:tr w:rsidR="0043775C" w:rsidRPr="00CE3406" w14:paraId="5437C81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F7BDA4E"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D72C6F6" w14:textId="231AADDA" w:rsidR="0043775C" w:rsidRPr="00B9443C" w:rsidRDefault="0043775C" w:rsidP="0043775C">
            <w:pPr>
              <w:rPr>
                <w:rFonts w:eastAsia="Calibri"/>
              </w:rPr>
            </w:pPr>
            <w:r>
              <w:rPr>
                <w:rFonts w:eastAsia="Calibri"/>
              </w:rPr>
              <w:t>Kelias Nr. A317 (Privažiuojamasis</w:t>
            </w:r>
            <w:r w:rsidRPr="00B9443C">
              <w:rPr>
                <w:rFonts w:eastAsia="Calibri"/>
              </w:rPr>
              <w:t xml:space="preserve"> kelias prie gyvenamųjų namų nuo Dvaro g., </w:t>
            </w:r>
            <w:proofErr w:type="spellStart"/>
            <w:r w:rsidRPr="00B9443C">
              <w:rPr>
                <w:rFonts w:eastAsia="Calibri"/>
              </w:rPr>
              <w:t>Šlavėnų</w:t>
            </w:r>
            <w:proofErr w:type="spellEnd"/>
            <w:r w:rsidRPr="00B9443C">
              <w:rPr>
                <w:rFonts w:eastAsia="Calibri"/>
              </w:rPr>
              <w:t xml:space="preserve"> k., II</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747C979" w14:textId="3C6C0C4B" w:rsidR="0043775C" w:rsidRPr="00CE3406" w:rsidRDefault="0043775C" w:rsidP="0043775C">
            <w:proofErr w:type="spellStart"/>
            <w:r w:rsidRPr="00B9443C">
              <w:rPr>
                <w:rFonts w:eastAsia="Calibri"/>
              </w:rPr>
              <w:t>Šlavėnų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808F568" w14:textId="1B7D30DE" w:rsidR="0043775C" w:rsidRPr="00CE3406" w:rsidRDefault="0043775C" w:rsidP="0043775C">
            <w:r w:rsidRPr="00B9443C">
              <w:rPr>
                <w:rFonts w:eastAsia="Calibri"/>
              </w:rPr>
              <w:t>4400-6462-8680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BB7770" w14:textId="48DFD951" w:rsidR="0043775C" w:rsidRPr="00CE3406" w:rsidRDefault="0043775C" w:rsidP="0043775C">
            <w:pPr>
              <w:jc w:val="right"/>
            </w:pPr>
            <w:r>
              <w:t>85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4E1E9AA" w14:textId="492B1627" w:rsidR="0043775C" w:rsidRPr="00CE3406" w:rsidRDefault="0043775C" w:rsidP="0043775C">
            <w:r>
              <w:t>012827</w:t>
            </w:r>
          </w:p>
        </w:tc>
        <w:tc>
          <w:tcPr>
            <w:tcW w:w="600" w:type="pct"/>
            <w:tcBorders>
              <w:top w:val="single" w:sz="4" w:space="0" w:color="auto"/>
              <w:left w:val="single" w:sz="4" w:space="0" w:color="auto"/>
              <w:bottom w:val="single" w:sz="4" w:space="0" w:color="auto"/>
              <w:right w:val="single" w:sz="4" w:space="0" w:color="auto"/>
            </w:tcBorders>
          </w:tcPr>
          <w:p w14:paraId="59CE00C3" w14:textId="5B98DF15" w:rsidR="0043775C" w:rsidRPr="00CE3406" w:rsidRDefault="0043775C" w:rsidP="0043775C">
            <w:pPr>
              <w:jc w:val="right"/>
            </w:pPr>
            <w:r w:rsidRPr="00AD2CE8">
              <w:t>349,00</w:t>
            </w:r>
          </w:p>
        </w:tc>
        <w:tc>
          <w:tcPr>
            <w:tcW w:w="666" w:type="pct"/>
            <w:tcBorders>
              <w:top w:val="single" w:sz="4" w:space="0" w:color="auto"/>
              <w:left w:val="single" w:sz="4" w:space="0" w:color="auto"/>
              <w:bottom w:val="single" w:sz="4" w:space="0" w:color="auto"/>
              <w:right w:val="single" w:sz="4" w:space="0" w:color="auto"/>
            </w:tcBorders>
          </w:tcPr>
          <w:p w14:paraId="4F002928" w14:textId="12B3173A" w:rsidR="0043775C" w:rsidRPr="00CE3406" w:rsidRDefault="0043775C" w:rsidP="0043775C">
            <w:pPr>
              <w:jc w:val="right"/>
            </w:pPr>
            <w:r w:rsidRPr="00AD2CE8">
              <w:t>248,80</w:t>
            </w:r>
          </w:p>
        </w:tc>
      </w:tr>
      <w:tr w:rsidR="0043775C" w:rsidRPr="00CE3406" w14:paraId="73E4BDB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4F43179"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71AA7E6" w14:textId="221B99B8" w:rsidR="0043775C" w:rsidRPr="00B9443C" w:rsidRDefault="0043775C" w:rsidP="0043775C">
            <w:pPr>
              <w:rPr>
                <w:rFonts w:eastAsia="Calibri"/>
              </w:rPr>
            </w:pPr>
            <w:r>
              <w:rPr>
                <w:rFonts w:eastAsia="Calibri"/>
              </w:rPr>
              <w:t>Kelias Nr. A322 (Privažiuojamasis</w:t>
            </w:r>
            <w:r w:rsidRPr="00B9443C">
              <w:rPr>
                <w:rFonts w:eastAsia="Calibri"/>
              </w:rPr>
              <w:t xml:space="preserve"> kelias prie kelio Nr. A99 nuo kelio Anykščiai- Lašiniai</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54A8248E" w14:textId="66D38AD4" w:rsidR="0043775C" w:rsidRPr="00CE3406" w:rsidRDefault="0043775C" w:rsidP="0043775C">
            <w:r w:rsidRPr="00B9443C">
              <w:rPr>
                <w:rFonts w:eastAsia="Calibri"/>
              </w:rP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18F3B1E" w14:textId="74432854" w:rsidR="0043775C" w:rsidRPr="00CE3406" w:rsidRDefault="0043775C" w:rsidP="0043775C">
            <w:r w:rsidRPr="00B9443C">
              <w:rPr>
                <w:rFonts w:eastAsia="Calibri"/>
              </w:rPr>
              <w:t>4400-6452-1317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EDBDE70" w14:textId="0E4D4157" w:rsidR="0043775C" w:rsidRPr="00CE3406" w:rsidRDefault="0043775C" w:rsidP="0043775C">
            <w:pPr>
              <w:jc w:val="right"/>
            </w:pPr>
            <w:r>
              <w:t>897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3F16825" w14:textId="6FA8D1A3" w:rsidR="0043775C" w:rsidRPr="00CE3406" w:rsidRDefault="0043775C" w:rsidP="0043775C">
            <w:r>
              <w:t>002836</w:t>
            </w:r>
          </w:p>
        </w:tc>
        <w:tc>
          <w:tcPr>
            <w:tcW w:w="600" w:type="pct"/>
            <w:tcBorders>
              <w:top w:val="single" w:sz="4" w:space="0" w:color="auto"/>
              <w:left w:val="single" w:sz="4" w:space="0" w:color="auto"/>
              <w:bottom w:val="single" w:sz="4" w:space="0" w:color="auto"/>
              <w:right w:val="single" w:sz="4" w:space="0" w:color="auto"/>
            </w:tcBorders>
          </w:tcPr>
          <w:p w14:paraId="6F353E36" w14:textId="470E823E" w:rsidR="0043775C" w:rsidRPr="00CE3406" w:rsidRDefault="0043775C" w:rsidP="0043775C">
            <w:pPr>
              <w:jc w:val="right"/>
            </w:pPr>
            <w:r w:rsidRPr="00AD2CE8">
              <w:t>8407,27</w:t>
            </w:r>
          </w:p>
        </w:tc>
        <w:tc>
          <w:tcPr>
            <w:tcW w:w="666" w:type="pct"/>
            <w:tcBorders>
              <w:top w:val="single" w:sz="4" w:space="0" w:color="auto"/>
              <w:left w:val="single" w:sz="4" w:space="0" w:color="auto"/>
              <w:bottom w:val="single" w:sz="4" w:space="0" w:color="auto"/>
              <w:right w:val="single" w:sz="4" w:space="0" w:color="auto"/>
            </w:tcBorders>
          </w:tcPr>
          <w:p w14:paraId="68A09799" w14:textId="11D36492" w:rsidR="0043775C" w:rsidRPr="00CE3406" w:rsidRDefault="0043775C" w:rsidP="0043775C">
            <w:pPr>
              <w:jc w:val="right"/>
            </w:pPr>
            <w:r w:rsidRPr="00AD2CE8">
              <w:t>188,79</w:t>
            </w:r>
          </w:p>
        </w:tc>
      </w:tr>
      <w:tr w:rsidR="0043775C" w:rsidRPr="00CE3406" w14:paraId="35177D35"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795B101"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4B43CAE" w14:textId="41357412" w:rsidR="0043775C" w:rsidRPr="00B9443C" w:rsidRDefault="0043775C" w:rsidP="0043775C">
            <w:pPr>
              <w:rPr>
                <w:rFonts w:eastAsia="Calibri"/>
              </w:rPr>
            </w:pPr>
            <w:r>
              <w:rPr>
                <w:rFonts w:eastAsia="Calibri"/>
              </w:rPr>
              <w:t>Kelias Nr. A337 (Pravažiuojamasis</w:t>
            </w:r>
            <w:r w:rsidRPr="00B9443C">
              <w:rPr>
                <w:rFonts w:eastAsia="Calibri"/>
              </w:rPr>
              <w:t xml:space="preserve"> kelias prie A. Vienuolio g. nuo Ežero g., Ažuožerių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2188C21E" w14:textId="66BA8EBD" w:rsidR="0043775C" w:rsidRPr="00CE3406" w:rsidRDefault="0043775C" w:rsidP="0043775C">
            <w:r w:rsidRPr="00B9443C">
              <w:rPr>
                <w:rFonts w:eastAsia="Calibri"/>
              </w:rPr>
              <w:t>Ažuožerių k.</w:t>
            </w:r>
            <w:r>
              <w:rPr>
                <w:rFonts w:eastAsia="Calibri"/>
              </w:rPr>
              <w:t xml:space="preserve">, </w:t>
            </w:r>
            <w:r w:rsidRPr="00B9443C">
              <w:rPr>
                <w:rFonts w:eastAsia="Calibri"/>
              </w:rPr>
              <w:t xml:space="preserve">Anykščių r. sav.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68BC9C0" w14:textId="407F19B8" w:rsidR="0043775C" w:rsidRPr="00CE3406" w:rsidRDefault="0043775C" w:rsidP="0043775C">
            <w:r w:rsidRPr="00B9443C">
              <w:rPr>
                <w:rFonts w:eastAsia="Calibri"/>
              </w:rPr>
              <w:t>4400-6460-5414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BC77DDB" w14:textId="78B9458B" w:rsidR="0043775C" w:rsidRPr="00CE3406" w:rsidRDefault="0043775C" w:rsidP="0043775C">
            <w:pPr>
              <w:jc w:val="right"/>
            </w:pPr>
            <w:r>
              <w:t>115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F33E963" w14:textId="38AE4052" w:rsidR="0043775C" w:rsidRPr="00CE3406" w:rsidRDefault="0043775C" w:rsidP="0043775C">
            <w:r>
              <w:t>012833</w:t>
            </w:r>
          </w:p>
        </w:tc>
        <w:tc>
          <w:tcPr>
            <w:tcW w:w="600" w:type="pct"/>
            <w:tcBorders>
              <w:top w:val="single" w:sz="4" w:space="0" w:color="auto"/>
              <w:left w:val="single" w:sz="4" w:space="0" w:color="auto"/>
              <w:bottom w:val="single" w:sz="4" w:space="0" w:color="auto"/>
              <w:right w:val="single" w:sz="4" w:space="0" w:color="auto"/>
            </w:tcBorders>
          </w:tcPr>
          <w:p w14:paraId="058D68F7" w14:textId="75C5F7A6" w:rsidR="0043775C" w:rsidRPr="00CE3406" w:rsidRDefault="0043775C" w:rsidP="0043775C">
            <w:pPr>
              <w:jc w:val="right"/>
            </w:pPr>
            <w:r w:rsidRPr="00AD2CE8">
              <w:t>431,00</w:t>
            </w:r>
          </w:p>
        </w:tc>
        <w:tc>
          <w:tcPr>
            <w:tcW w:w="666" w:type="pct"/>
            <w:tcBorders>
              <w:top w:val="single" w:sz="4" w:space="0" w:color="auto"/>
              <w:left w:val="single" w:sz="4" w:space="0" w:color="auto"/>
              <w:bottom w:val="single" w:sz="4" w:space="0" w:color="auto"/>
              <w:right w:val="single" w:sz="4" w:space="0" w:color="auto"/>
            </w:tcBorders>
          </w:tcPr>
          <w:p w14:paraId="1D0071B9" w14:textId="46BA8780" w:rsidR="0043775C" w:rsidRPr="00CE3406" w:rsidRDefault="0043775C" w:rsidP="0043775C">
            <w:pPr>
              <w:jc w:val="right"/>
            </w:pPr>
            <w:r w:rsidRPr="00AD2CE8">
              <w:t>306,93</w:t>
            </w:r>
          </w:p>
        </w:tc>
      </w:tr>
      <w:tr w:rsidR="0043775C" w:rsidRPr="00CE3406" w14:paraId="70B4B06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EB67838"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92EFB33" w14:textId="255B580A" w:rsidR="0043775C" w:rsidRPr="00B9443C" w:rsidRDefault="0043775C" w:rsidP="0043775C">
            <w:pPr>
              <w:rPr>
                <w:rFonts w:eastAsia="Calibri"/>
              </w:rPr>
            </w:pPr>
            <w:r>
              <w:rPr>
                <w:rFonts w:eastAsia="Calibri"/>
              </w:rPr>
              <w:t>Kelias Nr. A338 (Privažiuojamasis</w:t>
            </w:r>
            <w:r w:rsidRPr="00B9443C">
              <w:rPr>
                <w:rFonts w:eastAsia="Calibri"/>
              </w:rPr>
              <w:t xml:space="preserve"> kelias prie gyvenamųjų namų </w:t>
            </w:r>
            <w:proofErr w:type="spellStart"/>
            <w:r w:rsidRPr="00B9443C">
              <w:rPr>
                <w:rFonts w:eastAsia="Calibri"/>
              </w:rPr>
              <w:t>Pašventupio</w:t>
            </w:r>
            <w:proofErr w:type="spellEnd"/>
            <w:r w:rsidRPr="00B9443C">
              <w:rPr>
                <w:rFonts w:eastAsia="Calibri"/>
              </w:rPr>
              <w:t xml:space="preserve"> g. nuo Ežero g., Ažuožerių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54CF92E2" w14:textId="7876A0EE" w:rsidR="0043775C" w:rsidRPr="00B9443C" w:rsidRDefault="0043775C" w:rsidP="0043775C">
            <w:pPr>
              <w:rPr>
                <w:rFonts w:eastAsia="Calibri"/>
              </w:rPr>
            </w:pPr>
            <w:r w:rsidRPr="00B9443C">
              <w:rPr>
                <w:rFonts w:eastAsia="Calibri"/>
              </w:rPr>
              <w:t>Ažuožerių k.</w:t>
            </w:r>
            <w:r>
              <w:rPr>
                <w:rFonts w:eastAsia="Calibri"/>
              </w:rPr>
              <w:t xml:space="preserve">, </w:t>
            </w:r>
            <w:r w:rsidRPr="00B9443C">
              <w:rPr>
                <w:rFonts w:eastAsia="Calibri"/>
              </w:rPr>
              <w:t xml:space="preserve">Anykščių r. sav. </w:t>
            </w:r>
          </w:p>
          <w:p w14:paraId="5A679AEF"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53AFA0A2" w14:textId="246A95FA" w:rsidR="0043775C" w:rsidRPr="00CE3406" w:rsidRDefault="0043775C" w:rsidP="0043775C">
            <w:r w:rsidRPr="00B9443C">
              <w:rPr>
                <w:rFonts w:eastAsia="Calibri"/>
              </w:rPr>
              <w:t>4400-6460-5409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3B25094" w14:textId="058AC2DE" w:rsidR="0043775C" w:rsidRPr="00CE3406" w:rsidRDefault="0043775C" w:rsidP="0043775C">
            <w:pPr>
              <w:jc w:val="right"/>
            </w:pPr>
            <w:r>
              <w:t>225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AC9FC8E" w14:textId="064E5FC6" w:rsidR="0043775C" w:rsidRPr="00CE3406" w:rsidRDefault="0043775C" w:rsidP="0043775C">
            <w:r>
              <w:t>012834</w:t>
            </w:r>
          </w:p>
        </w:tc>
        <w:tc>
          <w:tcPr>
            <w:tcW w:w="600" w:type="pct"/>
            <w:tcBorders>
              <w:top w:val="single" w:sz="4" w:space="0" w:color="auto"/>
              <w:left w:val="single" w:sz="4" w:space="0" w:color="auto"/>
              <w:bottom w:val="single" w:sz="4" w:space="0" w:color="auto"/>
              <w:right w:val="single" w:sz="4" w:space="0" w:color="auto"/>
            </w:tcBorders>
          </w:tcPr>
          <w:p w14:paraId="71EAB5AA" w14:textId="7CED1E6D" w:rsidR="0043775C" w:rsidRPr="00CE3406" w:rsidRDefault="0043775C" w:rsidP="0043775C">
            <w:pPr>
              <w:jc w:val="right"/>
            </w:pPr>
            <w:r w:rsidRPr="00AD2CE8">
              <w:t>874,00</w:t>
            </w:r>
          </w:p>
        </w:tc>
        <w:tc>
          <w:tcPr>
            <w:tcW w:w="666" w:type="pct"/>
            <w:tcBorders>
              <w:top w:val="single" w:sz="4" w:space="0" w:color="auto"/>
              <w:left w:val="single" w:sz="4" w:space="0" w:color="auto"/>
              <w:bottom w:val="single" w:sz="4" w:space="0" w:color="auto"/>
              <w:right w:val="single" w:sz="4" w:space="0" w:color="auto"/>
            </w:tcBorders>
          </w:tcPr>
          <w:p w14:paraId="5448320B" w14:textId="2FB52F23" w:rsidR="0043775C" w:rsidRPr="00CE3406" w:rsidRDefault="0043775C" w:rsidP="0043775C">
            <w:pPr>
              <w:jc w:val="right"/>
            </w:pPr>
            <w:r w:rsidRPr="00AD2CE8">
              <w:t>622,72</w:t>
            </w:r>
          </w:p>
        </w:tc>
      </w:tr>
      <w:tr w:rsidR="0043775C" w:rsidRPr="00CE3406" w14:paraId="5EB0B533"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854A2B6"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1F308DF" w14:textId="173B61A2" w:rsidR="0043775C" w:rsidRPr="00B9443C" w:rsidRDefault="0043775C" w:rsidP="0043775C">
            <w:pPr>
              <w:rPr>
                <w:rFonts w:eastAsia="Calibri"/>
              </w:rPr>
            </w:pPr>
            <w:r>
              <w:rPr>
                <w:rFonts w:eastAsia="Calibri"/>
              </w:rPr>
              <w:t>Kelias Nr. A345 (Privažiuojamasis</w:t>
            </w:r>
            <w:r w:rsidRPr="00B9443C">
              <w:rPr>
                <w:rFonts w:eastAsia="Calibri"/>
              </w:rPr>
              <w:t xml:space="preserve"> kelias prie gyvenamųjų namų nuo Janydžių g., Janydžių vs.</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3A803F1" w14:textId="21ECD70C" w:rsidR="0043775C" w:rsidRPr="00CE3406" w:rsidRDefault="0043775C" w:rsidP="0043775C">
            <w:r w:rsidRPr="00B9443C">
              <w:rPr>
                <w:rFonts w:eastAsia="Calibri"/>
              </w:rPr>
              <w:t>Anykščių r. sav</w:t>
            </w:r>
            <w:r>
              <w:rPr>
                <w:rFonts w:eastAsia="Calibri"/>
              </w:rPr>
              <w:t>.</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FABFF7A" w14:textId="590E835B" w:rsidR="0043775C" w:rsidRPr="00CE3406" w:rsidRDefault="0043775C" w:rsidP="0043775C">
            <w:r w:rsidRPr="00B9443C">
              <w:rPr>
                <w:rFonts w:eastAsia="Calibri"/>
              </w:rPr>
              <w:t>4400-6462-3994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474DDBD" w14:textId="2687F811" w:rsidR="0043775C" w:rsidRPr="00CE3406" w:rsidRDefault="0043775C" w:rsidP="0043775C">
            <w:pPr>
              <w:jc w:val="right"/>
            </w:pPr>
            <w:r>
              <w:t>168</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26B5D25" w14:textId="08CAE406" w:rsidR="0043775C" w:rsidRPr="00CE3406" w:rsidRDefault="0043775C" w:rsidP="0043775C">
            <w:r>
              <w:t>012835</w:t>
            </w:r>
          </w:p>
        </w:tc>
        <w:tc>
          <w:tcPr>
            <w:tcW w:w="600" w:type="pct"/>
            <w:tcBorders>
              <w:top w:val="single" w:sz="4" w:space="0" w:color="auto"/>
              <w:left w:val="single" w:sz="4" w:space="0" w:color="auto"/>
              <w:bottom w:val="single" w:sz="4" w:space="0" w:color="auto"/>
              <w:right w:val="single" w:sz="4" w:space="0" w:color="auto"/>
            </w:tcBorders>
          </w:tcPr>
          <w:p w14:paraId="4BE14B34" w14:textId="54DE2F26" w:rsidR="0043775C" w:rsidRPr="00CE3406" w:rsidRDefault="0043775C" w:rsidP="0043775C">
            <w:pPr>
              <w:jc w:val="right"/>
            </w:pPr>
            <w:r w:rsidRPr="00521CDD">
              <w:t>630,00</w:t>
            </w:r>
          </w:p>
        </w:tc>
        <w:tc>
          <w:tcPr>
            <w:tcW w:w="666" w:type="pct"/>
            <w:tcBorders>
              <w:top w:val="single" w:sz="4" w:space="0" w:color="auto"/>
              <w:left w:val="single" w:sz="4" w:space="0" w:color="auto"/>
              <w:bottom w:val="single" w:sz="4" w:space="0" w:color="auto"/>
              <w:right w:val="single" w:sz="4" w:space="0" w:color="auto"/>
            </w:tcBorders>
          </w:tcPr>
          <w:p w14:paraId="1D0EDFE9" w14:textId="6AC3B20C" w:rsidR="0043775C" w:rsidRPr="00CE3406" w:rsidRDefault="0043775C" w:rsidP="0043775C">
            <w:pPr>
              <w:jc w:val="right"/>
            </w:pPr>
            <w:r w:rsidRPr="00521CDD">
              <w:t>448,83</w:t>
            </w:r>
          </w:p>
        </w:tc>
      </w:tr>
      <w:tr w:rsidR="0043775C" w:rsidRPr="00CE3406" w14:paraId="7C66FD6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C970D16"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9DDD77D" w14:textId="33E4B28A" w:rsidR="0043775C" w:rsidRPr="00B9443C" w:rsidRDefault="0043775C" w:rsidP="0043775C">
            <w:pPr>
              <w:rPr>
                <w:rFonts w:eastAsia="Calibri"/>
              </w:rPr>
            </w:pPr>
            <w:r>
              <w:rPr>
                <w:rFonts w:eastAsia="Calibri"/>
              </w:rPr>
              <w:t>Kelias Nr. A347 (Privažiuojamasis</w:t>
            </w:r>
            <w:r w:rsidRPr="00B9443C">
              <w:rPr>
                <w:rFonts w:eastAsia="Calibri"/>
              </w:rPr>
              <w:t xml:space="preserve"> kelias prie gyvenamųjų namų nuo Liepų g., </w:t>
            </w:r>
            <w:proofErr w:type="spellStart"/>
            <w:r w:rsidRPr="00B9443C">
              <w:rPr>
                <w:rFonts w:eastAsia="Calibri"/>
              </w:rPr>
              <w:t>Šlavėnų</w:t>
            </w:r>
            <w:proofErr w:type="spellEnd"/>
            <w:r w:rsidRPr="00B9443C">
              <w:rPr>
                <w:rFonts w:eastAsia="Calibri"/>
              </w:rPr>
              <w:t xml:space="preserve">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749E3135" w14:textId="73BD61A9" w:rsidR="0043775C" w:rsidRPr="00B9443C" w:rsidRDefault="0043775C" w:rsidP="0043775C">
            <w:pPr>
              <w:rPr>
                <w:rFonts w:eastAsia="Calibri"/>
              </w:rPr>
            </w:pPr>
            <w:proofErr w:type="spellStart"/>
            <w:r w:rsidRPr="00B9443C">
              <w:rPr>
                <w:rFonts w:eastAsia="Calibri"/>
              </w:rPr>
              <w:t>Šlavėnų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2EA0AFBA"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658239D3" w14:textId="6DA8BCCA" w:rsidR="0043775C" w:rsidRPr="00CE3406" w:rsidRDefault="0043775C" w:rsidP="0043775C">
            <w:r w:rsidRPr="00B9443C">
              <w:rPr>
                <w:rFonts w:eastAsia="Calibri"/>
              </w:rPr>
              <w:t>4400-6463-5774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FF149E3" w14:textId="347F1887" w:rsidR="0043775C" w:rsidRPr="00CE3406" w:rsidRDefault="0043775C" w:rsidP="0043775C">
            <w:pPr>
              <w:jc w:val="right"/>
            </w:pPr>
            <w:r>
              <w:t>140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6AC7B6E" w14:textId="673C66A1" w:rsidR="0043775C" w:rsidRPr="00CE3406" w:rsidRDefault="0043775C" w:rsidP="0043775C">
            <w:r>
              <w:t>012836</w:t>
            </w:r>
          </w:p>
        </w:tc>
        <w:tc>
          <w:tcPr>
            <w:tcW w:w="600" w:type="pct"/>
            <w:tcBorders>
              <w:top w:val="single" w:sz="4" w:space="0" w:color="auto"/>
              <w:left w:val="single" w:sz="4" w:space="0" w:color="auto"/>
              <w:bottom w:val="single" w:sz="4" w:space="0" w:color="auto"/>
              <w:right w:val="single" w:sz="4" w:space="0" w:color="auto"/>
            </w:tcBorders>
          </w:tcPr>
          <w:p w14:paraId="52080F5D" w14:textId="12A771FF" w:rsidR="0043775C" w:rsidRPr="00CE3406" w:rsidRDefault="0043775C" w:rsidP="0043775C">
            <w:pPr>
              <w:jc w:val="right"/>
            </w:pPr>
            <w:r w:rsidRPr="00521CDD">
              <w:t>3175,00</w:t>
            </w:r>
          </w:p>
        </w:tc>
        <w:tc>
          <w:tcPr>
            <w:tcW w:w="666" w:type="pct"/>
            <w:tcBorders>
              <w:top w:val="single" w:sz="4" w:space="0" w:color="auto"/>
              <w:left w:val="single" w:sz="4" w:space="0" w:color="auto"/>
              <w:bottom w:val="single" w:sz="4" w:space="0" w:color="auto"/>
              <w:right w:val="single" w:sz="4" w:space="0" w:color="auto"/>
            </w:tcBorders>
          </w:tcPr>
          <w:p w14:paraId="1A424BEA" w14:textId="3CCD0593" w:rsidR="0043775C" w:rsidRPr="00CE3406" w:rsidRDefault="0043775C" w:rsidP="0043775C">
            <w:pPr>
              <w:jc w:val="right"/>
            </w:pPr>
            <w:r w:rsidRPr="00521CDD">
              <w:t>2261,69</w:t>
            </w:r>
          </w:p>
        </w:tc>
      </w:tr>
      <w:tr w:rsidR="0043775C" w:rsidRPr="00CE3406" w14:paraId="1218398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9062659"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BF9E9CA" w14:textId="02587AC7" w:rsidR="0043775C" w:rsidRPr="00B9443C" w:rsidRDefault="0043775C" w:rsidP="0043775C">
            <w:pPr>
              <w:rPr>
                <w:rFonts w:eastAsia="Calibri"/>
              </w:rPr>
            </w:pPr>
            <w:r>
              <w:rPr>
                <w:rFonts w:eastAsia="Calibri"/>
              </w:rPr>
              <w:t>Kelias Nr. A38 (Pravažiuojamasis</w:t>
            </w:r>
            <w:r w:rsidRPr="00B9443C">
              <w:rPr>
                <w:rFonts w:eastAsia="Calibri"/>
              </w:rPr>
              <w:t xml:space="preserve"> kelias nuo kelio Nr. 1201 iki kelio Nr. A37</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472C422D" w14:textId="0D40FB0B" w:rsidR="0043775C" w:rsidRPr="00B9443C" w:rsidRDefault="0043775C" w:rsidP="0043775C">
            <w:pPr>
              <w:rPr>
                <w:rFonts w:eastAsia="Calibri"/>
              </w:rPr>
            </w:pPr>
            <w:r w:rsidRPr="00B9443C">
              <w:rPr>
                <w:rFonts w:eastAsia="Calibri"/>
              </w:rPr>
              <w:t>Katlėrių k.</w:t>
            </w:r>
            <w:r>
              <w:rPr>
                <w:rFonts w:eastAsia="Calibri"/>
              </w:rPr>
              <w:t xml:space="preserve">, </w:t>
            </w:r>
            <w:r w:rsidRPr="00B9443C">
              <w:rPr>
                <w:rFonts w:eastAsia="Calibri"/>
              </w:rPr>
              <w:t xml:space="preserve">Anykščių r. sav. </w:t>
            </w:r>
          </w:p>
          <w:p w14:paraId="6D8AD2D5"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01C71750" w14:textId="749C7F29" w:rsidR="0043775C" w:rsidRPr="00CE3406" w:rsidRDefault="0043775C" w:rsidP="0043775C">
            <w:r w:rsidRPr="00B9443C">
              <w:rPr>
                <w:rFonts w:eastAsia="Calibri"/>
              </w:rPr>
              <w:t>4400-6463-5841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DD61B1F" w14:textId="7B5EE3DB" w:rsidR="0043775C" w:rsidRPr="00CE3406" w:rsidRDefault="0043775C" w:rsidP="0043775C">
            <w:pPr>
              <w:jc w:val="right"/>
            </w:pPr>
            <w:r>
              <w:t>559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9DB63E9" w14:textId="2A4ABC0A" w:rsidR="0043775C" w:rsidRPr="00CE3406" w:rsidRDefault="0043775C" w:rsidP="0043775C">
            <w:r>
              <w:t>001234</w:t>
            </w:r>
          </w:p>
        </w:tc>
        <w:tc>
          <w:tcPr>
            <w:tcW w:w="600" w:type="pct"/>
            <w:tcBorders>
              <w:top w:val="single" w:sz="4" w:space="0" w:color="auto"/>
              <w:left w:val="single" w:sz="4" w:space="0" w:color="auto"/>
              <w:bottom w:val="single" w:sz="4" w:space="0" w:color="auto"/>
              <w:right w:val="single" w:sz="4" w:space="0" w:color="auto"/>
            </w:tcBorders>
          </w:tcPr>
          <w:p w14:paraId="60949E7C" w14:textId="205BAC40" w:rsidR="0043775C" w:rsidRPr="00CE3406" w:rsidRDefault="0043775C" w:rsidP="0043775C">
            <w:pPr>
              <w:jc w:val="right"/>
            </w:pPr>
            <w:r w:rsidRPr="00521CDD">
              <w:t>21503,77</w:t>
            </w:r>
          </w:p>
        </w:tc>
        <w:tc>
          <w:tcPr>
            <w:tcW w:w="666" w:type="pct"/>
            <w:tcBorders>
              <w:top w:val="single" w:sz="4" w:space="0" w:color="auto"/>
              <w:left w:val="single" w:sz="4" w:space="0" w:color="auto"/>
              <w:bottom w:val="single" w:sz="4" w:space="0" w:color="auto"/>
              <w:right w:val="single" w:sz="4" w:space="0" w:color="auto"/>
            </w:tcBorders>
          </w:tcPr>
          <w:p w14:paraId="4090E7C5" w14:textId="52B71AF9" w:rsidR="0043775C" w:rsidRPr="00CE3406" w:rsidRDefault="0043775C" w:rsidP="0043775C">
            <w:pPr>
              <w:jc w:val="right"/>
            </w:pPr>
            <w:r w:rsidRPr="00521CDD">
              <w:t>482,75</w:t>
            </w:r>
          </w:p>
        </w:tc>
      </w:tr>
      <w:tr w:rsidR="0043775C" w:rsidRPr="00CE3406" w14:paraId="036BCACF"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A91F7AB"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CD76750" w14:textId="42F861FB" w:rsidR="0043775C" w:rsidRPr="00B9443C" w:rsidRDefault="0043775C" w:rsidP="0043775C">
            <w:pPr>
              <w:rPr>
                <w:rFonts w:eastAsia="Calibri"/>
              </w:rPr>
            </w:pPr>
            <w:r>
              <w:rPr>
                <w:rFonts w:eastAsia="Calibri"/>
              </w:rPr>
              <w:t>Kelias Nr. A4 (Pravažiuojamasis</w:t>
            </w:r>
            <w:r w:rsidRPr="00B9443C">
              <w:rPr>
                <w:rFonts w:eastAsia="Calibri"/>
              </w:rPr>
              <w:t xml:space="preserve"> kelias nuo Šeimyniškių g., Ažuožerių k. iki </w:t>
            </w:r>
            <w:proofErr w:type="spellStart"/>
            <w:r w:rsidRPr="00B9443C">
              <w:rPr>
                <w:rFonts w:eastAsia="Calibri"/>
              </w:rPr>
              <w:t>Pašventupio</w:t>
            </w:r>
            <w:proofErr w:type="spellEnd"/>
            <w:r w:rsidRPr="00B9443C">
              <w:rPr>
                <w:rFonts w:eastAsia="Calibri"/>
              </w:rPr>
              <w:t xml:space="preserve">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0CBF405D" w14:textId="0068D634" w:rsidR="0043775C" w:rsidRPr="00B9443C" w:rsidRDefault="0043775C" w:rsidP="0043775C">
            <w:pPr>
              <w:rPr>
                <w:rFonts w:eastAsia="Calibri"/>
              </w:rPr>
            </w:pPr>
            <w:r w:rsidRPr="00B9443C">
              <w:rPr>
                <w:rFonts w:eastAsia="Calibri"/>
              </w:rPr>
              <w:t>Ažuožerių k.</w:t>
            </w:r>
            <w:r>
              <w:rPr>
                <w:rFonts w:eastAsia="Calibri"/>
              </w:rPr>
              <w:t xml:space="preserve">, </w:t>
            </w:r>
            <w:r w:rsidRPr="00B9443C">
              <w:rPr>
                <w:rFonts w:eastAsia="Calibri"/>
              </w:rPr>
              <w:t xml:space="preserve">Anykščių r. sav. </w:t>
            </w:r>
          </w:p>
          <w:p w14:paraId="7EA33C34"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5749966B" w14:textId="1BC2E61A" w:rsidR="0043775C" w:rsidRPr="00CE3406" w:rsidRDefault="0043775C" w:rsidP="0043775C">
            <w:r w:rsidRPr="00B9443C">
              <w:rPr>
                <w:rFonts w:eastAsia="Calibri"/>
              </w:rPr>
              <w:t>4400-6460-5396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D1C66B4" w14:textId="47A3F1BD" w:rsidR="0043775C" w:rsidRPr="00CE3406" w:rsidRDefault="0043775C" w:rsidP="0043775C">
            <w:pPr>
              <w:jc w:val="right"/>
            </w:pPr>
            <w:r>
              <w:t>799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59CED72" w14:textId="6E7B2C5C" w:rsidR="0043775C" w:rsidRPr="00CE3406" w:rsidRDefault="0043775C" w:rsidP="0043775C">
            <w:r>
              <w:t>001202</w:t>
            </w:r>
          </w:p>
        </w:tc>
        <w:tc>
          <w:tcPr>
            <w:tcW w:w="600" w:type="pct"/>
            <w:tcBorders>
              <w:top w:val="single" w:sz="4" w:space="0" w:color="auto"/>
              <w:left w:val="single" w:sz="4" w:space="0" w:color="auto"/>
              <w:bottom w:val="single" w:sz="4" w:space="0" w:color="auto"/>
              <w:right w:val="single" w:sz="4" w:space="0" w:color="auto"/>
            </w:tcBorders>
          </w:tcPr>
          <w:p w14:paraId="704DF106" w14:textId="77EBD08A" w:rsidR="0043775C" w:rsidRPr="00CE3406" w:rsidRDefault="0043775C" w:rsidP="0043775C">
            <w:pPr>
              <w:jc w:val="right"/>
            </w:pPr>
            <w:r w:rsidRPr="00521CDD">
              <w:t>37220,73</w:t>
            </w:r>
          </w:p>
        </w:tc>
        <w:tc>
          <w:tcPr>
            <w:tcW w:w="666" w:type="pct"/>
            <w:tcBorders>
              <w:top w:val="single" w:sz="4" w:space="0" w:color="auto"/>
              <w:left w:val="single" w:sz="4" w:space="0" w:color="auto"/>
              <w:bottom w:val="single" w:sz="4" w:space="0" w:color="auto"/>
              <w:right w:val="single" w:sz="4" w:space="0" w:color="auto"/>
            </w:tcBorders>
          </w:tcPr>
          <w:p w14:paraId="79245F5F" w14:textId="778AFE5C" w:rsidR="0043775C" w:rsidRPr="00CE3406" w:rsidRDefault="0043775C" w:rsidP="0043775C">
            <w:pPr>
              <w:jc w:val="right"/>
            </w:pPr>
            <w:r>
              <w:t>0,00</w:t>
            </w:r>
          </w:p>
        </w:tc>
      </w:tr>
      <w:tr w:rsidR="0043775C" w:rsidRPr="00CE3406" w14:paraId="46B293D3"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8AE3885"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EBAFC0B" w14:textId="27C90654" w:rsidR="0043775C" w:rsidRPr="00B9443C" w:rsidRDefault="0043775C" w:rsidP="0043775C">
            <w:pPr>
              <w:rPr>
                <w:rFonts w:eastAsia="Calibri"/>
              </w:rPr>
            </w:pPr>
            <w:r>
              <w:rPr>
                <w:rFonts w:eastAsia="Calibri"/>
              </w:rPr>
              <w:t>Kelias Nr. A40 (Privažiuojamasis</w:t>
            </w:r>
            <w:r w:rsidRPr="00B9443C">
              <w:rPr>
                <w:rFonts w:eastAsia="Calibri"/>
              </w:rPr>
              <w:t xml:space="preserve"> kelias prie </w:t>
            </w:r>
            <w:proofErr w:type="spellStart"/>
            <w:r w:rsidRPr="00B9443C">
              <w:rPr>
                <w:rFonts w:eastAsia="Calibri"/>
              </w:rPr>
              <w:t>Ažugojų</w:t>
            </w:r>
            <w:proofErr w:type="spellEnd"/>
            <w:r w:rsidRPr="00B9443C">
              <w:rPr>
                <w:rFonts w:eastAsia="Calibri"/>
              </w:rPr>
              <w:t xml:space="preserve"> </w:t>
            </w:r>
            <w:r w:rsidRPr="00B9443C">
              <w:rPr>
                <w:rFonts w:eastAsia="Calibri"/>
              </w:rPr>
              <w:lastRenderedPageBreak/>
              <w:t>k. nuo kelio Nr. 1225</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0663EE8B" w14:textId="5A6E8E87" w:rsidR="0043775C" w:rsidRPr="00CE3406" w:rsidRDefault="0043775C" w:rsidP="0043775C">
            <w:r w:rsidRPr="00B9443C">
              <w:rPr>
                <w:rFonts w:eastAsia="Calibri"/>
              </w:rPr>
              <w:lastRenderedPageBreak/>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2C2F4FB" w14:textId="1A5FF38C" w:rsidR="0043775C" w:rsidRPr="00CE3406" w:rsidRDefault="0043775C" w:rsidP="0043775C">
            <w:r w:rsidRPr="00B9443C">
              <w:rPr>
                <w:rFonts w:eastAsia="Calibri"/>
              </w:rPr>
              <w:t>4400-6460-1220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C3D1AA6" w14:textId="6316248C" w:rsidR="0043775C" w:rsidRPr="00CE3406" w:rsidRDefault="0043775C" w:rsidP="0043775C">
            <w:pPr>
              <w:jc w:val="right"/>
            </w:pPr>
            <w:r>
              <w:t>1387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F34277F" w14:textId="7DF9E910" w:rsidR="0043775C" w:rsidRPr="00CE3406" w:rsidRDefault="0043775C" w:rsidP="0043775C">
            <w:r>
              <w:t>001236</w:t>
            </w:r>
          </w:p>
        </w:tc>
        <w:tc>
          <w:tcPr>
            <w:tcW w:w="600" w:type="pct"/>
            <w:tcBorders>
              <w:top w:val="single" w:sz="4" w:space="0" w:color="auto"/>
              <w:left w:val="single" w:sz="4" w:space="0" w:color="auto"/>
              <w:bottom w:val="single" w:sz="4" w:space="0" w:color="auto"/>
              <w:right w:val="single" w:sz="4" w:space="0" w:color="auto"/>
            </w:tcBorders>
          </w:tcPr>
          <w:p w14:paraId="6EDC2121" w14:textId="2CAC2E4D" w:rsidR="0043775C" w:rsidRPr="00CE3406" w:rsidRDefault="0043775C" w:rsidP="0043775C">
            <w:pPr>
              <w:jc w:val="right"/>
            </w:pPr>
            <w:r w:rsidRPr="00521CDD">
              <w:t>9206,84</w:t>
            </w:r>
          </w:p>
        </w:tc>
        <w:tc>
          <w:tcPr>
            <w:tcW w:w="666" w:type="pct"/>
            <w:tcBorders>
              <w:top w:val="single" w:sz="4" w:space="0" w:color="auto"/>
              <w:left w:val="single" w:sz="4" w:space="0" w:color="auto"/>
              <w:bottom w:val="single" w:sz="4" w:space="0" w:color="auto"/>
              <w:right w:val="single" w:sz="4" w:space="0" w:color="auto"/>
            </w:tcBorders>
          </w:tcPr>
          <w:p w14:paraId="0DEFE1B5" w14:textId="69463FE7" w:rsidR="0043775C" w:rsidRPr="00CE3406" w:rsidRDefault="0043775C" w:rsidP="0043775C">
            <w:pPr>
              <w:jc w:val="right"/>
            </w:pPr>
            <w:r w:rsidRPr="00521CDD">
              <w:t>328,27</w:t>
            </w:r>
          </w:p>
        </w:tc>
      </w:tr>
      <w:tr w:rsidR="0043775C" w:rsidRPr="00CE3406" w14:paraId="2F6102B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F89D644"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5EDB331" w14:textId="3685DE23" w:rsidR="0043775C" w:rsidRPr="00B9443C" w:rsidRDefault="0043775C" w:rsidP="0043775C">
            <w:pPr>
              <w:rPr>
                <w:rFonts w:eastAsia="Calibri"/>
              </w:rPr>
            </w:pPr>
            <w:r>
              <w:rPr>
                <w:rFonts w:eastAsia="Calibri"/>
              </w:rPr>
              <w:t>Kelias Nr. A41 (Privažiuojamasis</w:t>
            </w:r>
            <w:r w:rsidRPr="00B9443C">
              <w:rPr>
                <w:rFonts w:eastAsia="Calibri"/>
              </w:rPr>
              <w:t xml:space="preserve"> kelias prie </w:t>
            </w:r>
            <w:proofErr w:type="spellStart"/>
            <w:r w:rsidRPr="00B9443C">
              <w:rPr>
                <w:rFonts w:eastAsia="Calibri"/>
              </w:rPr>
              <w:t>Ažugojų</w:t>
            </w:r>
            <w:proofErr w:type="spellEnd"/>
            <w:r w:rsidRPr="00B9443C">
              <w:rPr>
                <w:rFonts w:eastAsia="Calibri"/>
              </w:rPr>
              <w:t xml:space="preserve"> k. nuo kelio Nr. A40</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2B98F24E" w14:textId="645630B9" w:rsidR="0043775C" w:rsidRPr="00B9443C" w:rsidRDefault="0043775C" w:rsidP="0043775C">
            <w:pPr>
              <w:rPr>
                <w:rFonts w:eastAsia="Calibri"/>
              </w:rPr>
            </w:pPr>
            <w:proofErr w:type="spellStart"/>
            <w:r w:rsidRPr="00B9443C">
              <w:rPr>
                <w:rFonts w:eastAsia="Calibri"/>
              </w:rPr>
              <w:t>Ažugojų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0B001308"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1CE6BE2D" w14:textId="55B43306" w:rsidR="0043775C" w:rsidRPr="00CE3406" w:rsidRDefault="0043775C" w:rsidP="0043775C">
            <w:r w:rsidRPr="00B9443C">
              <w:rPr>
                <w:rFonts w:eastAsia="Calibri"/>
              </w:rPr>
              <w:t>4400-6463-5852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B1A7486" w14:textId="19970FF4" w:rsidR="0043775C" w:rsidRPr="00CE3406" w:rsidRDefault="0043775C" w:rsidP="0043775C">
            <w:pPr>
              <w:jc w:val="right"/>
            </w:pPr>
            <w:r>
              <w:t>1560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20F53104" w14:textId="592BB195" w:rsidR="0043775C" w:rsidRPr="00CE3406" w:rsidRDefault="0043775C" w:rsidP="0043775C">
            <w:r>
              <w:t>001237</w:t>
            </w:r>
          </w:p>
        </w:tc>
        <w:tc>
          <w:tcPr>
            <w:tcW w:w="600" w:type="pct"/>
            <w:tcBorders>
              <w:top w:val="single" w:sz="4" w:space="0" w:color="auto"/>
              <w:left w:val="single" w:sz="4" w:space="0" w:color="auto"/>
              <w:bottom w:val="single" w:sz="4" w:space="0" w:color="auto"/>
              <w:right w:val="single" w:sz="4" w:space="0" w:color="auto"/>
            </w:tcBorders>
          </w:tcPr>
          <w:p w14:paraId="79663559" w14:textId="28A9260C" w:rsidR="0043775C" w:rsidRPr="00CE3406" w:rsidRDefault="0043775C" w:rsidP="0043775C">
            <w:pPr>
              <w:jc w:val="right"/>
            </w:pPr>
            <w:r w:rsidRPr="00521CDD">
              <w:t>36059,87</w:t>
            </w:r>
          </w:p>
        </w:tc>
        <w:tc>
          <w:tcPr>
            <w:tcW w:w="666" w:type="pct"/>
            <w:tcBorders>
              <w:top w:val="single" w:sz="4" w:space="0" w:color="auto"/>
              <w:left w:val="single" w:sz="4" w:space="0" w:color="auto"/>
              <w:bottom w:val="single" w:sz="4" w:space="0" w:color="auto"/>
              <w:right w:val="single" w:sz="4" w:space="0" w:color="auto"/>
            </w:tcBorders>
          </w:tcPr>
          <w:p w14:paraId="6119A1CC" w14:textId="1021F2B2" w:rsidR="0043775C" w:rsidRPr="00CE3406" w:rsidRDefault="0043775C" w:rsidP="0043775C">
            <w:pPr>
              <w:jc w:val="right"/>
            </w:pPr>
            <w:r w:rsidRPr="00521CDD">
              <w:t>809,40</w:t>
            </w:r>
          </w:p>
        </w:tc>
      </w:tr>
      <w:tr w:rsidR="0043775C" w:rsidRPr="00CE3406" w14:paraId="5250E1AB"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6FD5890"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03B75F5" w14:textId="2B0DC91C" w:rsidR="0043775C" w:rsidRPr="00B9443C" w:rsidRDefault="0043775C" w:rsidP="0043775C">
            <w:pPr>
              <w:rPr>
                <w:rFonts w:eastAsia="Calibri"/>
              </w:rPr>
            </w:pPr>
            <w:r>
              <w:rPr>
                <w:rFonts w:eastAsia="Calibri"/>
              </w:rPr>
              <w:t>Kelias Nr. A43 (Privažiuojamasis</w:t>
            </w:r>
            <w:r w:rsidRPr="00B9443C">
              <w:rPr>
                <w:rFonts w:eastAsia="Calibri"/>
              </w:rPr>
              <w:t xml:space="preserve"> kelias prie gyvenamųjų namų nuo Girelės g., Liudiškių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77CBE2C4" w14:textId="169CF661" w:rsidR="0043775C" w:rsidRPr="00B9443C" w:rsidRDefault="0043775C" w:rsidP="0043775C">
            <w:pPr>
              <w:rPr>
                <w:rFonts w:eastAsia="Calibri"/>
              </w:rPr>
            </w:pPr>
            <w:r w:rsidRPr="00B9443C">
              <w:rPr>
                <w:rFonts w:eastAsia="Calibri"/>
              </w:rPr>
              <w:t>Liudiškių k.</w:t>
            </w:r>
            <w:r>
              <w:rPr>
                <w:rFonts w:eastAsia="Calibri"/>
              </w:rPr>
              <w:t xml:space="preserve">, </w:t>
            </w:r>
            <w:r w:rsidRPr="00B9443C">
              <w:rPr>
                <w:rFonts w:eastAsia="Calibri"/>
              </w:rPr>
              <w:t xml:space="preserve">Anykščių r. sav. </w:t>
            </w:r>
          </w:p>
          <w:p w14:paraId="34293CB4"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2D0A933E" w14:textId="6FF5804B" w:rsidR="0043775C" w:rsidRPr="00CE3406" w:rsidRDefault="0043775C" w:rsidP="0043775C">
            <w:r w:rsidRPr="00B9443C">
              <w:rPr>
                <w:rFonts w:eastAsia="Calibri"/>
              </w:rPr>
              <w:t>4400-6462-8804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9BF80CD" w14:textId="68E75A7D" w:rsidR="0043775C" w:rsidRPr="00CE3406" w:rsidRDefault="0043775C" w:rsidP="0043775C">
            <w:pPr>
              <w:jc w:val="right"/>
            </w:pPr>
            <w:r>
              <w:t>235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2BCF2B2" w14:textId="4225F183" w:rsidR="0043775C" w:rsidRPr="00CE3406" w:rsidRDefault="0043775C" w:rsidP="0043775C">
            <w:r>
              <w:t>001239</w:t>
            </w:r>
          </w:p>
        </w:tc>
        <w:tc>
          <w:tcPr>
            <w:tcW w:w="600" w:type="pct"/>
            <w:tcBorders>
              <w:top w:val="single" w:sz="4" w:space="0" w:color="auto"/>
              <w:left w:val="single" w:sz="4" w:space="0" w:color="auto"/>
              <w:bottom w:val="single" w:sz="4" w:space="0" w:color="auto"/>
              <w:right w:val="single" w:sz="4" w:space="0" w:color="auto"/>
            </w:tcBorders>
          </w:tcPr>
          <w:p w14:paraId="75B74F4F" w14:textId="0168553C" w:rsidR="0043775C" w:rsidRPr="00CE3406" w:rsidRDefault="0043775C" w:rsidP="0043775C">
            <w:pPr>
              <w:jc w:val="right"/>
            </w:pPr>
            <w:r w:rsidRPr="00521CDD">
              <w:t>922,29</w:t>
            </w:r>
          </w:p>
        </w:tc>
        <w:tc>
          <w:tcPr>
            <w:tcW w:w="666" w:type="pct"/>
            <w:tcBorders>
              <w:top w:val="single" w:sz="4" w:space="0" w:color="auto"/>
              <w:left w:val="single" w:sz="4" w:space="0" w:color="auto"/>
              <w:bottom w:val="single" w:sz="4" w:space="0" w:color="auto"/>
              <w:right w:val="single" w:sz="4" w:space="0" w:color="auto"/>
            </w:tcBorders>
          </w:tcPr>
          <w:p w14:paraId="146A6FD4" w14:textId="1A9A859D" w:rsidR="0043775C" w:rsidRPr="00CE3406" w:rsidRDefault="0043775C" w:rsidP="0043775C">
            <w:pPr>
              <w:jc w:val="right"/>
            </w:pPr>
            <w:r w:rsidRPr="00521CDD">
              <w:t>375,56</w:t>
            </w:r>
          </w:p>
        </w:tc>
      </w:tr>
      <w:tr w:rsidR="0043775C" w:rsidRPr="00CE3406" w14:paraId="20895B8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856F902"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B9B992B" w14:textId="610A516A" w:rsidR="0043775C" w:rsidRPr="00B9443C" w:rsidRDefault="0043775C" w:rsidP="0043775C">
            <w:pPr>
              <w:rPr>
                <w:rFonts w:eastAsia="Calibri"/>
              </w:rPr>
            </w:pPr>
            <w:r>
              <w:rPr>
                <w:rFonts w:eastAsia="Calibri"/>
              </w:rPr>
              <w:t>Kelias Nr. A44 (Pravažiuojamasis</w:t>
            </w:r>
            <w:r w:rsidRPr="00B9443C">
              <w:rPr>
                <w:rFonts w:eastAsia="Calibri"/>
              </w:rPr>
              <w:t xml:space="preserve"> kelias prie Liudiškių g., Liudiškių k. nuo kelio Nr. 1225</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2B4FDF7D" w14:textId="1EA49BEA" w:rsidR="0043775C" w:rsidRPr="00CE3406" w:rsidRDefault="0043775C" w:rsidP="0043775C">
            <w:r w:rsidRPr="00B9443C">
              <w:rPr>
                <w:rFonts w:eastAsia="Calibri"/>
              </w:rPr>
              <w:t>Anykščių r. sav</w:t>
            </w:r>
            <w:r>
              <w:rPr>
                <w:rFonts w:eastAsia="Calibri"/>
              </w:rPr>
              <w:t>.</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23D8239" w14:textId="36DE1186" w:rsidR="0043775C" w:rsidRPr="00CE3406" w:rsidRDefault="0043775C" w:rsidP="0043775C">
            <w:r w:rsidRPr="00B9443C">
              <w:rPr>
                <w:rFonts w:eastAsia="Calibri"/>
              </w:rPr>
              <w:t>4400-6462-4015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CB986F1" w14:textId="4FD1A673" w:rsidR="0043775C" w:rsidRPr="00CE3406" w:rsidRDefault="0043775C" w:rsidP="0043775C">
            <w:pPr>
              <w:jc w:val="right"/>
            </w:pPr>
            <w:r>
              <w:t>1714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47ABB44" w14:textId="7094A49B" w:rsidR="0043775C" w:rsidRPr="00CE3406" w:rsidRDefault="0043775C" w:rsidP="0043775C">
            <w:r>
              <w:t>001240</w:t>
            </w:r>
          </w:p>
        </w:tc>
        <w:tc>
          <w:tcPr>
            <w:tcW w:w="600" w:type="pct"/>
            <w:tcBorders>
              <w:top w:val="single" w:sz="4" w:space="0" w:color="auto"/>
              <w:left w:val="single" w:sz="4" w:space="0" w:color="auto"/>
              <w:bottom w:val="single" w:sz="4" w:space="0" w:color="auto"/>
              <w:right w:val="single" w:sz="4" w:space="0" w:color="auto"/>
            </w:tcBorders>
          </w:tcPr>
          <w:p w14:paraId="236F1950" w14:textId="7C2550E7" w:rsidR="0043775C" w:rsidRPr="00CE3406" w:rsidRDefault="0043775C" w:rsidP="0043775C">
            <w:pPr>
              <w:jc w:val="right"/>
            </w:pPr>
            <w:r w:rsidRPr="00521CDD">
              <w:t>37454,58</w:t>
            </w:r>
          </w:p>
        </w:tc>
        <w:tc>
          <w:tcPr>
            <w:tcW w:w="666" w:type="pct"/>
            <w:tcBorders>
              <w:top w:val="single" w:sz="4" w:space="0" w:color="auto"/>
              <w:left w:val="single" w:sz="4" w:space="0" w:color="auto"/>
              <w:bottom w:val="single" w:sz="4" w:space="0" w:color="auto"/>
              <w:right w:val="single" w:sz="4" w:space="0" w:color="auto"/>
            </w:tcBorders>
          </w:tcPr>
          <w:p w14:paraId="782AE468" w14:textId="3E9DB71D" w:rsidR="0043775C" w:rsidRPr="00CE3406" w:rsidRDefault="0043775C" w:rsidP="0043775C">
            <w:pPr>
              <w:jc w:val="right"/>
            </w:pPr>
            <w:r w:rsidRPr="00521CDD">
              <w:t>30426,66</w:t>
            </w:r>
          </w:p>
        </w:tc>
      </w:tr>
      <w:tr w:rsidR="0043775C" w:rsidRPr="00CE3406" w14:paraId="7359684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7D86922"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4463EAE" w14:textId="52CAD144" w:rsidR="0043775C" w:rsidRPr="00B9443C" w:rsidRDefault="0043775C" w:rsidP="0043775C">
            <w:pPr>
              <w:rPr>
                <w:rFonts w:eastAsia="Calibri"/>
              </w:rPr>
            </w:pPr>
            <w:r>
              <w:rPr>
                <w:rFonts w:eastAsia="Calibri"/>
              </w:rPr>
              <w:t>Kelias Nr. A46 (Privažiuojamasis</w:t>
            </w:r>
            <w:r w:rsidRPr="00B9443C">
              <w:rPr>
                <w:rFonts w:eastAsia="Calibri"/>
              </w:rPr>
              <w:t xml:space="preserve"> kelias prie </w:t>
            </w:r>
            <w:proofErr w:type="spellStart"/>
            <w:r w:rsidRPr="00B9443C">
              <w:rPr>
                <w:rFonts w:eastAsia="Calibri"/>
              </w:rPr>
              <w:t>Paandrioniškio</w:t>
            </w:r>
            <w:proofErr w:type="spellEnd"/>
            <w:r w:rsidRPr="00B9443C">
              <w:rPr>
                <w:rFonts w:eastAsia="Calibri"/>
              </w:rPr>
              <w:t xml:space="preserve"> k., Andrioniškio sen. nuo Muziejaus g., Niūronių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49D0A1D3" w14:textId="04FC4A0A" w:rsidR="0043775C" w:rsidRPr="00B9443C" w:rsidRDefault="0043775C" w:rsidP="0043775C">
            <w:pPr>
              <w:rPr>
                <w:rFonts w:eastAsia="Calibri"/>
              </w:rPr>
            </w:pPr>
            <w:r w:rsidRPr="00B9443C">
              <w:rPr>
                <w:rFonts w:eastAsia="Calibri"/>
              </w:rPr>
              <w:t>Niūronių k.</w:t>
            </w:r>
            <w:r>
              <w:rPr>
                <w:rFonts w:eastAsia="Calibri"/>
              </w:rPr>
              <w:t xml:space="preserve">, </w:t>
            </w:r>
            <w:r w:rsidRPr="00B9443C">
              <w:rPr>
                <w:rFonts w:eastAsia="Calibri"/>
              </w:rPr>
              <w:t xml:space="preserve">Anykščių r. sav. </w:t>
            </w:r>
          </w:p>
          <w:p w14:paraId="55DF6077"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7584AB77" w14:textId="43BBFD5D" w:rsidR="0043775C" w:rsidRPr="00CE3406" w:rsidRDefault="0043775C" w:rsidP="0043775C">
            <w:r w:rsidRPr="00B9443C">
              <w:rPr>
                <w:rFonts w:eastAsia="Calibri"/>
              </w:rPr>
              <w:t>4400-6452-1582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DB2E631" w14:textId="01441418" w:rsidR="0043775C" w:rsidRPr="00CE3406" w:rsidRDefault="0043775C" w:rsidP="0043775C">
            <w:pPr>
              <w:jc w:val="right"/>
            </w:pPr>
            <w:r>
              <w:t>840</w:t>
            </w:r>
          </w:p>
        </w:tc>
        <w:tc>
          <w:tcPr>
            <w:tcW w:w="467" w:type="pct"/>
            <w:gridSpan w:val="2"/>
            <w:vMerge w:val="restart"/>
            <w:tcBorders>
              <w:top w:val="single" w:sz="4" w:space="0" w:color="auto"/>
              <w:left w:val="single" w:sz="4" w:space="0" w:color="auto"/>
              <w:right w:val="single" w:sz="4" w:space="0" w:color="auto"/>
            </w:tcBorders>
            <w:shd w:val="clear" w:color="auto" w:fill="auto"/>
          </w:tcPr>
          <w:p w14:paraId="5335F0A4" w14:textId="00700BA5" w:rsidR="0043775C" w:rsidRPr="00CE3406" w:rsidRDefault="0043775C" w:rsidP="0043775C">
            <w:r>
              <w:t>001242</w:t>
            </w:r>
          </w:p>
        </w:tc>
        <w:tc>
          <w:tcPr>
            <w:tcW w:w="600" w:type="pct"/>
            <w:vMerge w:val="restart"/>
            <w:tcBorders>
              <w:top w:val="single" w:sz="4" w:space="0" w:color="auto"/>
              <w:left w:val="single" w:sz="4" w:space="0" w:color="auto"/>
              <w:right w:val="single" w:sz="4" w:space="0" w:color="auto"/>
            </w:tcBorders>
          </w:tcPr>
          <w:p w14:paraId="575DB3BF" w14:textId="43869D7D" w:rsidR="0043775C" w:rsidRPr="00CE3406" w:rsidRDefault="0043775C" w:rsidP="0043775C">
            <w:pPr>
              <w:jc w:val="right"/>
            </w:pPr>
            <w:r w:rsidRPr="00521CDD">
              <w:t>300038,90</w:t>
            </w:r>
          </w:p>
        </w:tc>
        <w:tc>
          <w:tcPr>
            <w:tcW w:w="666" w:type="pct"/>
            <w:vMerge w:val="restart"/>
            <w:tcBorders>
              <w:top w:val="single" w:sz="4" w:space="0" w:color="auto"/>
              <w:left w:val="single" w:sz="4" w:space="0" w:color="auto"/>
              <w:right w:val="single" w:sz="4" w:space="0" w:color="auto"/>
            </w:tcBorders>
          </w:tcPr>
          <w:p w14:paraId="40C57D01" w14:textId="1E54A8F7" w:rsidR="0043775C" w:rsidRPr="00CE3406" w:rsidRDefault="0043775C" w:rsidP="0043775C">
            <w:pPr>
              <w:jc w:val="right"/>
            </w:pPr>
            <w:r w:rsidRPr="00521CDD">
              <w:t>6734,64</w:t>
            </w:r>
          </w:p>
        </w:tc>
      </w:tr>
      <w:tr w:rsidR="0043775C" w:rsidRPr="00F16586" w14:paraId="6DAB2D0E"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0FF86F0" w14:textId="77777777" w:rsidR="0043775C" w:rsidRPr="00F1658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5E87A15" w14:textId="7800E0B1" w:rsidR="0043775C" w:rsidRPr="00F16586" w:rsidRDefault="0043775C" w:rsidP="0043775C">
            <w:pPr>
              <w:rPr>
                <w:rFonts w:eastAsia="Calibri"/>
              </w:rPr>
            </w:pPr>
            <w:r w:rsidRPr="00F16586">
              <w:rPr>
                <w:rFonts w:eastAsia="Calibri"/>
              </w:rPr>
              <w:t xml:space="preserve">Kelias Nr. A47 (Pravažiuojamasis kelias prie </w:t>
            </w:r>
            <w:proofErr w:type="spellStart"/>
            <w:r w:rsidRPr="00F16586">
              <w:rPr>
                <w:rFonts w:eastAsia="Calibri"/>
              </w:rPr>
              <w:t>Paandrioniškio</w:t>
            </w:r>
            <w:proofErr w:type="spellEnd"/>
            <w:r w:rsidRPr="00F16586">
              <w:rPr>
                <w:rFonts w:eastAsia="Calibri"/>
              </w:rPr>
              <w:t xml:space="preserve"> k., Andrioniškio sen., nuo Žirgo g., Niūronių k.)</w:t>
            </w:r>
          </w:p>
        </w:tc>
        <w:tc>
          <w:tcPr>
            <w:tcW w:w="800" w:type="pct"/>
            <w:tcBorders>
              <w:top w:val="single" w:sz="4" w:space="0" w:color="auto"/>
              <w:left w:val="single" w:sz="4" w:space="0" w:color="auto"/>
              <w:bottom w:val="single" w:sz="4" w:space="0" w:color="auto"/>
              <w:right w:val="single" w:sz="4" w:space="0" w:color="auto"/>
            </w:tcBorders>
          </w:tcPr>
          <w:p w14:paraId="51F42264" w14:textId="1DB37A25" w:rsidR="0043775C" w:rsidRPr="00F16586" w:rsidRDefault="0043775C" w:rsidP="0043775C">
            <w:pPr>
              <w:rPr>
                <w:rFonts w:eastAsia="Calibri"/>
              </w:rPr>
            </w:pPr>
            <w:r w:rsidRPr="00F16586">
              <w:rPr>
                <w:rFonts w:eastAsia="Calibri"/>
              </w:rPr>
              <w:t xml:space="preserve">Niūronių k., Anykščių r. sav. </w:t>
            </w:r>
          </w:p>
          <w:p w14:paraId="52A049C0" w14:textId="77777777" w:rsidR="0043775C" w:rsidRPr="00F1658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6A3A2795" w14:textId="472F14E1" w:rsidR="0043775C" w:rsidRPr="00F16586" w:rsidRDefault="0043775C" w:rsidP="0043775C">
            <w:r w:rsidRPr="00F16586">
              <w:rPr>
                <w:rFonts w:eastAsia="Calibri"/>
              </w:rPr>
              <w:t>4400-6452-1593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40D815A" w14:textId="3DCFA6F0" w:rsidR="0043775C" w:rsidRPr="00F16586" w:rsidRDefault="0043775C" w:rsidP="0043775C">
            <w:pPr>
              <w:jc w:val="right"/>
            </w:pPr>
            <w:r w:rsidRPr="00F16586">
              <w:t>1823</w:t>
            </w:r>
          </w:p>
        </w:tc>
        <w:tc>
          <w:tcPr>
            <w:tcW w:w="467" w:type="pct"/>
            <w:gridSpan w:val="2"/>
            <w:vMerge/>
            <w:tcBorders>
              <w:left w:val="single" w:sz="4" w:space="0" w:color="auto"/>
              <w:bottom w:val="single" w:sz="4" w:space="0" w:color="auto"/>
              <w:right w:val="single" w:sz="4" w:space="0" w:color="auto"/>
            </w:tcBorders>
            <w:shd w:val="clear" w:color="auto" w:fill="auto"/>
          </w:tcPr>
          <w:p w14:paraId="25284E10" w14:textId="69ADF057" w:rsidR="0043775C" w:rsidRPr="00F16586" w:rsidRDefault="0043775C" w:rsidP="0043775C"/>
        </w:tc>
        <w:tc>
          <w:tcPr>
            <w:tcW w:w="600" w:type="pct"/>
            <w:vMerge/>
            <w:tcBorders>
              <w:left w:val="single" w:sz="4" w:space="0" w:color="auto"/>
              <w:bottom w:val="single" w:sz="4" w:space="0" w:color="auto"/>
              <w:right w:val="single" w:sz="4" w:space="0" w:color="auto"/>
            </w:tcBorders>
          </w:tcPr>
          <w:p w14:paraId="164772AA" w14:textId="64A4FDCA" w:rsidR="0043775C" w:rsidRPr="00F16586" w:rsidRDefault="0043775C" w:rsidP="0043775C">
            <w:pPr>
              <w:jc w:val="right"/>
            </w:pPr>
          </w:p>
        </w:tc>
        <w:tc>
          <w:tcPr>
            <w:tcW w:w="666" w:type="pct"/>
            <w:vMerge/>
            <w:tcBorders>
              <w:left w:val="single" w:sz="4" w:space="0" w:color="auto"/>
              <w:bottom w:val="single" w:sz="4" w:space="0" w:color="auto"/>
              <w:right w:val="single" w:sz="4" w:space="0" w:color="auto"/>
            </w:tcBorders>
          </w:tcPr>
          <w:p w14:paraId="4E0695BC" w14:textId="3CB0E780" w:rsidR="0043775C" w:rsidRPr="00F16586" w:rsidRDefault="0043775C" w:rsidP="0043775C">
            <w:pPr>
              <w:jc w:val="right"/>
            </w:pPr>
          </w:p>
        </w:tc>
      </w:tr>
      <w:tr w:rsidR="0043775C" w:rsidRPr="00CE3406" w14:paraId="2F6879E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79F1414"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CD23B00" w14:textId="2C510314" w:rsidR="0043775C" w:rsidRPr="00B9443C" w:rsidRDefault="0043775C" w:rsidP="0043775C">
            <w:pPr>
              <w:rPr>
                <w:rFonts w:eastAsia="Calibri"/>
              </w:rPr>
            </w:pPr>
            <w:r>
              <w:rPr>
                <w:rFonts w:eastAsia="Calibri"/>
              </w:rPr>
              <w:t>Kelias Nr. A48 (Pravažiuojamasis</w:t>
            </w:r>
            <w:r w:rsidRPr="00B9443C">
              <w:rPr>
                <w:rFonts w:eastAsia="Calibri"/>
              </w:rPr>
              <w:t xml:space="preserve"> kelias nuo K. </w:t>
            </w:r>
            <w:proofErr w:type="spellStart"/>
            <w:r w:rsidRPr="00B9443C">
              <w:rPr>
                <w:rFonts w:eastAsia="Calibri"/>
              </w:rPr>
              <w:t>Trajecko</w:t>
            </w:r>
            <w:proofErr w:type="spellEnd"/>
            <w:r w:rsidRPr="00B9443C">
              <w:rPr>
                <w:rFonts w:eastAsia="Calibri"/>
              </w:rPr>
              <w:t xml:space="preserve"> g. iki Muziejaus g., Niūronių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04C38B85" w14:textId="78633136" w:rsidR="0043775C" w:rsidRPr="00B9443C" w:rsidRDefault="0043775C" w:rsidP="0043775C">
            <w:pPr>
              <w:rPr>
                <w:rFonts w:eastAsia="Calibri"/>
              </w:rPr>
            </w:pPr>
            <w:r w:rsidRPr="00B9443C">
              <w:rPr>
                <w:rFonts w:eastAsia="Calibri"/>
              </w:rPr>
              <w:t>Niūronių k.</w:t>
            </w:r>
            <w:r>
              <w:rPr>
                <w:rFonts w:eastAsia="Calibri"/>
              </w:rPr>
              <w:t xml:space="preserve">, </w:t>
            </w:r>
            <w:r w:rsidRPr="00B9443C">
              <w:rPr>
                <w:rFonts w:eastAsia="Calibri"/>
              </w:rPr>
              <w:t xml:space="preserve">Anykščių r. sav. </w:t>
            </w:r>
          </w:p>
          <w:p w14:paraId="082E52E2"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742E6072" w14:textId="79B1AE15" w:rsidR="0043775C" w:rsidRPr="00CE3406" w:rsidRDefault="0043775C" w:rsidP="0043775C">
            <w:r w:rsidRPr="00B9443C">
              <w:rPr>
                <w:rFonts w:eastAsia="Calibri"/>
              </w:rPr>
              <w:t>4400-6452-0274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236E608" w14:textId="307641E8" w:rsidR="0043775C" w:rsidRPr="00CE3406" w:rsidRDefault="0043775C" w:rsidP="0043775C">
            <w:pPr>
              <w:jc w:val="right"/>
            </w:pPr>
            <w:r>
              <w:t>1280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F239B0B" w14:textId="10F3E11F" w:rsidR="0043775C" w:rsidRPr="00CE3406" w:rsidRDefault="0043775C" w:rsidP="0043775C">
            <w:r>
              <w:t>001340</w:t>
            </w:r>
          </w:p>
        </w:tc>
        <w:tc>
          <w:tcPr>
            <w:tcW w:w="600" w:type="pct"/>
            <w:tcBorders>
              <w:top w:val="single" w:sz="4" w:space="0" w:color="auto"/>
              <w:left w:val="single" w:sz="4" w:space="0" w:color="auto"/>
              <w:bottom w:val="single" w:sz="4" w:space="0" w:color="auto"/>
              <w:right w:val="single" w:sz="4" w:space="0" w:color="auto"/>
            </w:tcBorders>
          </w:tcPr>
          <w:p w14:paraId="13FFE28B" w14:textId="67F0CB46" w:rsidR="0043775C" w:rsidRPr="00CE3406" w:rsidRDefault="0043775C" w:rsidP="0043775C">
            <w:pPr>
              <w:jc w:val="right"/>
            </w:pPr>
            <w:r w:rsidRPr="002B574C">
              <w:t>55486,16</w:t>
            </w:r>
          </w:p>
        </w:tc>
        <w:tc>
          <w:tcPr>
            <w:tcW w:w="666" w:type="pct"/>
            <w:tcBorders>
              <w:top w:val="single" w:sz="4" w:space="0" w:color="auto"/>
              <w:left w:val="single" w:sz="4" w:space="0" w:color="auto"/>
              <w:bottom w:val="single" w:sz="4" w:space="0" w:color="auto"/>
              <w:right w:val="single" w:sz="4" w:space="0" w:color="auto"/>
            </w:tcBorders>
          </w:tcPr>
          <w:p w14:paraId="5AA2B78D" w14:textId="1BB32A34" w:rsidR="0043775C" w:rsidRPr="00CE3406" w:rsidRDefault="0043775C" w:rsidP="0043775C">
            <w:pPr>
              <w:jc w:val="right"/>
            </w:pPr>
            <w:r w:rsidRPr="002B574C">
              <w:t>1245,32</w:t>
            </w:r>
          </w:p>
        </w:tc>
      </w:tr>
      <w:tr w:rsidR="0043775C" w:rsidRPr="00CE3406" w14:paraId="61A7B8B3"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CDD5F5D"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3A074B7" w14:textId="299B72CD" w:rsidR="0043775C" w:rsidRPr="00B9443C" w:rsidRDefault="0043775C" w:rsidP="0043775C">
            <w:pPr>
              <w:rPr>
                <w:rFonts w:eastAsia="Calibri"/>
              </w:rPr>
            </w:pPr>
            <w:r>
              <w:rPr>
                <w:rFonts w:eastAsia="Calibri"/>
              </w:rPr>
              <w:t>Kelias Nr. A5 (Privažiuojamasis</w:t>
            </w:r>
            <w:r w:rsidRPr="00B9443C">
              <w:rPr>
                <w:rFonts w:eastAsia="Calibri"/>
              </w:rPr>
              <w:t xml:space="preserve"> kelias prie </w:t>
            </w:r>
            <w:proofErr w:type="spellStart"/>
            <w:r w:rsidRPr="00B9443C">
              <w:rPr>
                <w:rFonts w:eastAsia="Calibri"/>
              </w:rPr>
              <w:t>Pūkenių</w:t>
            </w:r>
            <w:proofErr w:type="spellEnd"/>
            <w:r w:rsidRPr="00B9443C">
              <w:rPr>
                <w:rFonts w:eastAsia="Calibri"/>
              </w:rPr>
              <w:t xml:space="preserve"> k., Kavarsko sen. nuo kelio Nr. A120</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DAA42C2" w14:textId="19546A49" w:rsidR="0043775C" w:rsidRPr="00CE3406" w:rsidRDefault="0043775C" w:rsidP="0043775C">
            <w:r w:rsidRPr="00B9443C">
              <w:rPr>
                <w:rFonts w:eastAsia="Calibri"/>
              </w:rP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7CFE1BF" w14:textId="5EB6F2D5" w:rsidR="0043775C" w:rsidRPr="00CE3406" w:rsidRDefault="0043775C" w:rsidP="0043775C">
            <w:r w:rsidRPr="00B9443C">
              <w:rPr>
                <w:rFonts w:eastAsia="Calibri"/>
              </w:rPr>
              <w:t>4400-6452-1560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D142AFD" w14:textId="2D1355F7" w:rsidR="0043775C" w:rsidRPr="00CE3406" w:rsidRDefault="0043775C" w:rsidP="0043775C">
            <w:pPr>
              <w:jc w:val="right"/>
            </w:pPr>
            <w:r>
              <w:t>1735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9C1F424" w14:textId="24BB421B" w:rsidR="0043775C" w:rsidRPr="00CE3406" w:rsidRDefault="0043775C" w:rsidP="0043775C">
            <w:r>
              <w:t>001203</w:t>
            </w:r>
          </w:p>
        </w:tc>
        <w:tc>
          <w:tcPr>
            <w:tcW w:w="600" w:type="pct"/>
            <w:tcBorders>
              <w:top w:val="single" w:sz="4" w:space="0" w:color="auto"/>
              <w:left w:val="single" w:sz="4" w:space="0" w:color="auto"/>
              <w:bottom w:val="single" w:sz="4" w:space="0" w:color="auto"/>
              <w:right w:val="single" w:sz="4" w:space="0" w:color="auto"/>
            </w:tcBorders>
          </w:tcPr>
          <w:p w14:paraId="00BFE6D1" w14:textId="4366C456" w:rsidR="0043775C" w:rsidRPr="00CE3406" w:rsidRDefault="0043775C" w:rsidP="0043775C">
            <w:pPr>
              <w:jc w:val="right"/>
            </w:pPr>
            <w:r w:rsidRPr="002B574C">
              <w:t>74171,39</w:t>
            </w:r>
          </w:p>
        </w:tc>
        <w:tc>
          <w:tcPr>
            <w:tcW w:w="666" w:type="pct"/>
            <w:tcBorders>
              <w:top w:val="single" w:sz="4" w:space="0" w:color="auto"/>
              <w:left w:val="single" w:sz="4" w:space="0" w:color="auto"/>
              <w:bottom w:val="single" w:sz="4" w:space="0" w:color="auto"/>
              <w:right w:val="single" w:sz="4" w:space="0" w:color="auto"/>
            </w:tcBorders>
          </w:tcPr>
          <w:p w14:paraId="5D069C51" w14:textId="74B095BF" w:rsidR="0043775C" w:rsidRPr="00CE3406" w:rsidRDefault="0043775C" w:rsidP="0043775C">
            <w:pPr>
              <w:jc w:val="right"/>
            </w:pPr>
            <w:r w:rsidRPr="002B574C">
              <w:t>0,00</w:t>
            </w:r>
          </w:p>
        </w:tc>
      </w:tr>
      <w:tr w:rsidR="0043775C" w:rsidRPr="00CE3406" w14:paraId="5D6381D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242BABA"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5026A0E" w14:textId="4479A3DE" w:rsidR="0043775C" w:rsidRPr="00B9443C" w:rsidRDefault="0043775C" w:rsidP="0043775C">
            <w:pPr>
              <w:rPr>
                <w:rFonts w:eastAsia="Calibri"/>
              </w:rPr>
            </w:pPr>
            <w:r>
              <w:rPr>
                <w:rFonts w:eastAsia="Calibri"/>
              </w:rPr>
              <w:t>Kelias Nr. A52 (Privažiuojamasis</w:t>
            </w:r>
            <w:r w:rsidRPr="00B9443C">
              <w:rPr>
                <w:rFonts w:eastAsia="Calibri"/>
              </w:rPr>
              <w:t xml:space="preserve"> kelias prie gyvenamųjų namų nuo Vertimų k., Andrioniškio sen</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712039FA" w14:textId="69466929" w:rsidR="0043775C" w:rsidRPr="00B9443C" w:rsidRDefault="0043775C" w:rsidP="0043775C">
            <w:pPr>
              <w:rPr>
                <w:rFonts w:eastAsia="Calibri"/>
              </w:rPr>
            </w:pPr>
            <w:r w:rsidRPr="00B9443C">
              <w:rPr>
                <w:rFonts w:eastAsia="Calibri"/>
              </w:rPr>
              <w:t>Lašinių k.</w:t>
            </w:r>
            <w:r>
              <w:rPr>
                <w:rFonts w:eastAsia="Calibri"/>
              </w:rPr>
              <w:t xml:space="preserve">, </w:t>
            </w:r>
            <w:r w:rsidRPr="00B9443C">
              <w:rPr>
                <w:rFonts w:eastAsia="Calibri"/>
              </w:rPr>
              <w:t xml:space="preserve">Anykščių r. sav. </w:t>
            </w:r>
          </w:p>
          <w:p w14:paraId="38AB77EC"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25247499" w14:textId="301B252A" w:rsidR="0043775C" w:rsidRPr="00CE3406" w:rsidRDefault="0043775C" w:rsidP="0043775C">
            <w:r w:rsidRPr="00B9443C">
              <w:rPr>
                <w:rFonts w:eastAsia="Calibri"/>
              </w:rPr>
              <w:t>4400-6452-1556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99DF96" w14:textId="754D7B02" w:rsidR="0043775C" w:rsidRPr="00CE3406" w:rsidRDefault="0043775C" w:rsidP="0043775C">
            <w:pPr>
              <w:jc w:val="right"/>
            </w:pPr>
            <w:r>
              <w:t>1187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4233456" w14:textId="448746F4" w:rsidR="0043775C" w:rsidRPr="00CE3406" w:rsidRDefault="0043775C" w:rsidP="0043775C">
            <w:r>
              <w:t>001245</w:t>
            </w:r>
          </w:p>
        </w:tc>
        <w:tc>
          <w:tcPr>
            <w:tcW w:w="600" w:type="pct"/>
            <w:tcBorders>
              <w:top w:val="single" w:sz="4" w:space="0" w:color="auto"/>
              <w:left w:val="single" w:sz="4" w:space="0" w:color="auto"/>
              <w:bottom w:val="single" w:sz="4" w:space="0" w:color="auto"/>
              <w:right w:val="single" w:sz="4" w:space="0" w:color="auto"/>
            </w:tcBorders>
          </w:tcPr>
          <w:p w14:paraId="359BC5F3" w14:textId="37635DC1" w:rsidR="0043775C" w:rsidRPr="00CE3406" w:rsidRDefault="0043775C" w:rsidP="0043775C">
            <w:pPr>
              <w:jc w:val="right"/>
            </w:pPr>
            <w:r w:rsidRPr="002B574C">
              <w:t>134866,88</w:t>
            </w:r>
          </w:p>
        </w:tc>
        <w:tc>
          <w:tcPr>
            <w:tcW w:w="666" w:type="pct"/>
            <w:tcBorders>
              <w:top w:val="single" w:sz="4" w:space="0" w:color="auto"/>
              <w:left w:val="single" w:sz="4" w:space="0" w:color="auto"/>
              <w:bottom w:val="single" w:sz="4" w:space="0" w:color="auto"/>
              <w:right w:val="single" w:sz="4" w:space="0" w:color="auto"/>
            </w:tcBorders>
          </w:tcPr>
          <w:p w14:paraId="3405CBAD" w14:textId="7A108AFA" w:rsidR="0043775C" w:rsidRPr="00CE3406" w:rsidRDefault="0043775C" w:rsidP="0043775C">
            <w:pPr>
              <w:jc w:val="right"/>
            </w:pPr>
            <w:r w:rsidRPr="00160EAC">
              <w:t>3027,06</w:t>
            </w:r>
          </w:p>
        </w:tc>
      </w:tr>
      <w:tr w:rsidR="0043775C" w:rsidRPr="00CE3406" w14:paraId="3486DDE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EDC39AA"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19D22F9" w14:textId="73CEAACC" w:rsidR="0043775C" w:rsidRPr="00B9443C" w:rsidRDefault="0043775C" w:rsidP="0043775C">
            <w:pPr>
              <w:rPr>
                <w:rFonts w:eastAsia="Calibri"/>
              </w:rPr>
            </w:pPr>
            <w:r>
              <w:rPr>
                <w:rFonts w:eastAsia="Calibri"/>
              </w:rPr>
              <w:t>Kelias Nr. A53 (Privažiuojamasis</w:t>
            </w:r>
            <w:r w:rsidRPr="00B9443C">
              <w:rPr>
                <w:rFonts w:eastAsia="Calibri"/>
              </w:rPr>
              <w:t xml:space="preserve"> kelias prie Lašinių k. nuo kelio Nr. A52</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0EA28F92" w14:textId="531B7A21" w:rsidR="0043775C" w:rsidRPr="00B9443C" w:rsidRDefault="0043775C" w:rsidP="0043775C">
            <w:pPr>
              <w:rPr>
                <w:rFonts w:eastAsia="Calibri"/>
              </w:rPr>
            </w:pPr>
            <w:r w:rsidRPr="00B9443C">
              <w:rPr>
                <w:rFonts w:eastAsia="Calibri"/>
              </w:rPr>
              <w:t>Lašinių k.</w:t>
            </w:r>
            <w:r>
              <w:rPr>
                <w:rFonts w:eastAsia="Calibri"/>
              </w:rPr>
              <w:t xml:space="preserve">, </w:t>
            </w:r>
            <w:r w:rsidRPr="00B9443C">
              <w:rPr>
                <w:rFonts w:eastAsia="Calibri"/>
              </w:rPr>
              <w:t xml:space="preserve">Anykščių r. sav. </w:t>
            </w:r>
          </w:p>
          <w:p w14:paraId="445379BB"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5171DB84" w14:textId="152B456A" w:rsidR="0043775C" w:rsidRPr="00CE3406" w:rsidRDefault="0043775C" w:rsidP="0043775C">
            <w:r w:rsidRPr="00B9443C">
              <w:rPr>
                <w:rFonts w:eastAsia="Calibri"/>
              </w:rPr>
              <w:t>4400-6452-1352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7FF35F7" w14:textId="0BD57055" w:rsidR="0043775C" w:rsidRPr="00CE3406" w:rsidRDefault="0043775C" w:rsidP="0043775C">
            <w:pPr>
              <w:jc w:val="right"/>
            </w:pPr>
            <w:r>
              <w:t>1903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4C6047F" w14:textId="6AE61A41" w:rsidR="0043775C" w:rsidRPr="00CE3406" w:rsidRDefault="0043775C" w:rsidP="0043775C">
            <w:r>
              <w:t>001246</w:t>
            </w:r>
          </w:p>
        </w:tc>
        <w:tc>
          <w:tcPr>
            <w:tcW w:w="600" w:type="pct"/>
            <w:tcBorders>
              <w:top w:val="single" w:sz="4" w:space="0" w:color="auto"/>
              <w:left w:val="single" w:sz="4" w:space="0" w:color="auto"/>
              <w:bottom w:val="single" w:sz="4" w:space="0" w:color="auto"/>
              <w:right w:val="single" w:sz="4" w:space="0" w:color="auto"/>
            </w:tcBorders>
          </w:tcPr>
          <w:p w14:paraId="2BA745B8" w14:textId="67B09F2A" w:rsidR="0043775C" w:rsidRPr="00CE3406" w:rsidRDefault="0043775C" w:rsidP="0043775C">
            <w:pPr>
              <w:jc w:val="right"/>
            </w:pPr>
            <w:r w:rsidRPr="00160EAC">
              <w:t>78098,42</w:t>
            </w:r>
          </w:p>
        </w:tc>
        <w:tc>
          <w:tcPr>
            <w:tcW w:w="666" w:type="pct"/>
            <w:tcBorders>
              <w:top w:val="single" w:sz="4" w:space="0" w:color="auto"/>
              <w:left w:val="single" w:sz="4" w:space="0" w:color="auto"/>
              <w:bottom w:val="single" w:sz="4" w:space="0" w:color="auto"/>
              <w:right w:val="single" w:sz="4" w:space="0" w:color="auto"/>
            </w:tcBorders>
          </w:tcPr>
          <w:p w14:paraId="4B2A658E" w14:textId="7DD70251" w:rsidR="0043775C" w:rsidRPr="00CE3406" w:rsidRDefault="0043775C" w:rsidP="0043775C">
            <w:pPr>
              <w:jc w:val="right"/>
            </w:pPr>
            <w:r w:rsidRPr="00160EAC">
              <w:t>2403,43</w:t>
            </w:r>
          </w:p>
        </w:tc>
      </w:tr>
      <w:tr w:rsidR="0043775C" w:rsidRPr="00CE3406" w14:paraId="715EFC2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80EB9C2"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7F92C41" w14:textId="135114E6" w:rsidR="0043775C" w:rsidRPr="00B9443C" w:rsidRDefault="0043775C" w:rsidP="0043775C">
            <w:pPr>
              <w:rPr>
                <w:rFonts w:eastAsia="Calibri"/>
              </w:rPr>
            </w:pPr>
            <w:r>
              <w:rPr>
                <w:rFonts w:eastAsia="Calibri"/>
              </w:rPr>
              <w:t>Kelias Nr. A54(Privažiuojamasis</w:t>
            </w:r>
            <w:r w:rsidRPr="00B9443C">
              <w:rPr>
                <w:rFonts w:eastAsia="Calibri"/>
              </w:rPr>
              <w:t xml:space="preserve"> kelias iki dirbamų laukų nuo kelio Nr. A37</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2D239F38" w14:textId="631E444C" w:rsidR="0043775C" w:rsidRPr="00CE3406" w:rsidRDefault="0043775C" w:rsidP="0043775C">
            <w:r w:rsidRPr="00B9443C">
              <w:rPr>
                <w:rFonts w:eastAsia="Calibri"/>
              </w:rP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A9FE682" w14:textId="79202FAF" w:rsidR="0043775C" w:rsidRPr="00CE3406" w:rsidRDefault="0043775C" w:rsidP="0043775C">
            <w:r w:rsidRPr="00B9443C">
              <w:rPr>
                <w:rFonts w:eastAsia="Calibri"/>
              </w:rPr>
              <w:t>4400-6452-1382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35AE7C9" w14:textId="769504C2" w:rsidR="0043775C" w:rsidRPr="00CE3406" w:rsidRDefault="0043775C" w:rsidP="0043775C">
            <w:pPr>
              <w:jc w:val="right"/>
            </w:pPr>
            <w:r>
              <w:t>578</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17AECB4" w14:textId="7FACC909" w:rsidR="0043775C" w:rsidRPr="00CE3406" w:rsidRDefault="0043775C" w:rsidP="0043775C">
            <w:r>
              <w:t>001247</w:t>
            </w:r>
          </w:p>
        </w:tc>
        <w:tc>
          <w:tcPr>
            <w:tcW w:w="600" w:type="pct"/>
            <w:tcBorders>
              <w:top w:val="single" w:sz="4" w:space="0" w:color="auto"/>
              <w:left w:val="single" w:sz="4" w:space="0" w:color="auto"/>
              <w:bottom w:val="single" w:sz="4" w:space="0" w:color="auto"/>
              <w:right w:val="single" w:sz="4" w:space="0" w:color="auto"/>
            </w:tcBorders>
          </w:tcPr>
          <w:p w14:paraId="63D77168" w14:textId="3C80EB7E" w:rsidR="0043775C" w:rsidRPr="00CE3406" w:rsidRDefault="0043775C" w:rsidP="0043775C">
            <w:pPr>
              <w:jc w:val="right"/>
            </w:pPr>
            <w:r w:rsidRPr="00160EAC">
              <w:t>31113,61</w:t>
            </w:r>
          </w:p>
        </w:tc>
        <w:tc>
          <w:tcPr>
            <w:tcW w:w="666" w:type="pct"/>
            <w:tcBorders>
              <w:top w:val="single" w:sz="4" w:space="0" w:color="auto"/>
              <w:left w:val="single" w:sz="4" w:space="0" w:color="auto"/>
              <w:bottom w:val="single" w:sz="4" w:space="0" w:color="auto"/>
              <w:right w:val="single" w:sz="4" w:space="0" w:color="auto"/>
            </w:tcBorders>
          </w:tcPr>
          <w:p w14:paraId="5B268F94" w14:textId="134F7788" w:rsidR="0043775C" w:rsidRPr="00CE3406" w:rsidRDefault="0043775C" w:rsidP="0043775C">
            <w:pPr>
              <w:jc w:val="right"/>
            </w:pPr>
            <w:r w:rsidRPr="00160EAC">
              <w:t>698,27</w:t>
            </w:r>
          </w:p>
        </w:tc>
      </w:tr>
      <w:tr w:rsidR="0043775C" w:rsidRPr="00CE3406" w14:paraId="401A05F0"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42D12F9"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03DB63F" w14:textId="21CE204B" w:rsidR="0043775C" w:rsidRPr="00B9443C" w:rsidRDefault="0043775C" w:rsidP="0043775C">
            <w:pPr>
              <w:rPr>
                <w:rFonts w:eastAsia="Calibri"/>
              </w:rPr>
            </w:pPr>
            <w:r>
              <w:rPr>
                <w:rFonts w:eastAsia="Calibri"/>
              </w:rPr>
              <w:t>Kelias Nr. A7 (Pravažiuojamasis</w:t>
            </w:r>
            <w:r w:rsidRPr="00B9443C">
              <w:rPr>
                <w:rFonts w:eastAsia="Calibri"/>
              </w:rPr>
              <w:t xml:space="preserve"> kelias nuo kelio Nr. 120 iki kelio Nr. 1220</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4A8555EB" w14:textId="45BA8198" w:rsidR="0043775C" w:rsidRPr="00CE3406" w:rsidRDefault="0043775C" w:rsidP="0043775C">
            <w:r w:rsidRPr="00B9443C">
              <w:rPr>
                <w:rFonts w:eastAsia="Calibri"/>
              </w:rPr>
              <w:t>Anykščių r.</w:t>
            </w:r>
            <w:r>
              <w:rPr>
                <w:rFonts w:eastAsia="Calibri"/>
              </w:rPr>
              <w:t xml:space="preserve">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83DF9B3" w14:textId="2E3CA070" w:rsidR="0043775C" w:rsidRPr="00CE3406" w:rsidRDefault="0043775C" w:rsidP="0043775C">
            <w:r w:rsidRPr="00B9443C">
              <w:rPr>
                <w:rFonts w:eastAsia="Calibri"/>
              </w:rPr>
              <w:t>4400-6452-1328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CA1465A" w14:textId="4CF6D619" w:rsidR="0043775C" w:rsidRPr="00CE3406" w:rsidRDefault="0043775C" w:rsidP="0043775C">
            <w:pPr>
              <w:jc w:val="right"/>
            </w:pPr>
            <w:r>
              <w:t>3499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214F47D" w14:textId="6C144047" w:rsidR="0043775C" w:rsidRPr="00CE3406" w:rsidRDefault="0043775C" w:rsidP="0043775C">
            <w:r>
              <w:t>001205</w:t>
            </w:r>
          </w:p>
        </w:tc>
        <w:tc>
          <w:tcPr>
            <w:tcW w:w="600" w:type="pct"/>
            <w:tcBorders>
              <w:top w:val="single" w:sz="4" w:space="0" w:color="auto"/>
              <w:left w:val="single" w:sz="4" w:space="0" w:color="auto"/>
              <w:bottom w:val="single" w:sz="4" w:space="0" w:color="auto"/>
              <w:right w:val="single" w:sz="4" w:space="0" w:color="auto"/>
            </w:tcBorders>
          </w:tcPr>
          <w:p w14:paraId="08F43AC0" w14:textId="38D7033C" w:rsidR="0043775C" w:rsidRPr="00CE3406" w:rsidRDefault="0043775C" w:rsidP="0043775C">
            <w:pPr>
              <w:jc w:val="right"/>
            </w:pPr>
            <w:r w:rsidRPr="00160EAC">
              <w:t>13189,29</w:t>
            </w:r>
          </w:p>
        </w:tc>
        <w:tc>
          <w:tcPr>
            <w:tcW w:w="666" w:type="pct"/>
            <w:tcBorders>
              <w:top w:val="single" w:sz="4" w:space="0" w:color="auto"/>
              <w:left w:val="single" w:sz="4" w:space="0" w:color="auto"/>
              <w:bottom w:val="single" w:sz="4" w:space="0" w:color="auto"/>
              <w:right w:val="single" w:sz="4" w:space="0" w:color="auto"/>
            </w:tcBorders>
          </w:tcPr>
          <w:p w14:paraId="1C7E9B56" w14:textId="7D111B45" w:rsidR="0043775C" w:rsidRPr="00CE3406" w:rsidRDefault="0043775C" w:rsidP="0043775C">
            <w:pPr>
              <w:jc w:val="right"/>
            </w:pPr>
            <w:r w:rsidRPr="00160EAC">
              <w:t>0,00</w:t>
            </w:r>
          </w:p>
        </w:tc>
      </w:tr>
      <w:tr w:rsidR="0043775C" w:rsidRPr="00CE3406" w14:paraId="495A7A8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1371A7C"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9FFBA5F" w14:textId="1EC59A54" w:rsidR="0043775C" w:rsidRPr="00B9443C" w:rsidRDefault="0043775C" w:rsidP="0043775C">
            <w:pPr>
              <w:rPr>
                <w:rFonts w:eastAsia="Calibri"/>
              </w:rPr>
            </w:pPr>
            <w:r>
              <w:rPr>
                <w:rFonts w:eastAsia="Calibri"/>
              </w:rPr>
              <w:t>Kelias Nr. A72 (Privažiuojamasis</w:t>
            </w:r>
            <w:r w:rsidRPr="00B9443C">
              <w:rPr>
                <w:rFonts w:eastAsia="Calibri"/>
              </w:rPr>
              <w:t xml:space="preserve"> kelias prie gyvenamųjų namų nuo Dvaro g., </w:t>
            </w:r>
            <w:proofErr w:type="spellStart"/>
            <w:r w:rsidRPr="00B9443C">
              <w:rPr>
                <w:rFonts w:eastAsia="Calibri"/>
              </w:rPr>
              <w:t>Šlavėnų</w:t>
            </w:r>
            <w:proofErr w:type="spellEnd"/>
            <w:r w:rsidRPr="00B9443C">
              <w:rPr>
                <w:rFonts w:eastAsia="Calibri"/>
              </w:rPr>
              <w:t xml:space="preserve">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58E5B31F" w14:textId="1E5FA2AC" w:rsidR="0043775C" w:rsidRPr="00B9443C" w:rsidRDefault="0043775C" w:rsidP="0043775C">
            <w:pPr>
              <w:rPr>
                <w:rFonts w:eastAsia="Calibri"/>
              </w:rPr>
            </w:pPr>
            <w:proofErr w:type="spellStart"/>
            <w:r w:rsidRPr="00B9443C">
              <w:rPr>
                <w:rFonts w:eastAsia="Calibri"/>
              </w:rPr>
              <w:t>Šlavėnų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429DB89C"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37C01A4E" w14:textId="1EF24FD0" w:rsidR="0043775C" w:rsidRPr="00CE3406" w:rsidRDefault="0043775C" w:rsidP="0043775C">
            <w:r w:rsidRPr="00B9443C">
              <w:rPr>
                <w:rFonts w:eastAsia="Calibri"/>
              </w:rPr>
              <w:t>4400-6463-5763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FBDEFCF" w14:textId="033B31C1" w:rsidR="0043775C" w:rsidRPr="00CE3406" w:rsidRDefault="0043775C" w:rsidP="0043775C">
            <w:pPr>
              <w:jc w:val="right"/>
            </w:pPr>
            <w:r>
              <w:t>134</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4A5D15C" w14:textId="4CF28358" w:rsidR="0043775C" w:rsidRPr="00914B15" w:rsidRDefault="0043775C" w:rsidP="0043775C">
            <w:r w:rsidRPr="00914B15">
              <w:t>012848</w:t>
            </w:r>
          </w:p>
        </w:tc>
        <w:tc>
          <w:tcPr>
            <w:tcW w:w="600" w:type="pct"/>
            <w:tcBorders>
              <w:top w:val="single" w:sz="4" w:space="0" w:color="auto"/>
              <w:left w:val="single" w:sz="4" w:space="0" w:color="auto"/>
              <w:bottom w:val="single" w:sz="4" w:space="0" w:color="auto"/>
              <w:right w:val="single" w:sz="4" w:space="0" w:color="auto"/>
            </w:tcBorders>
          </w:tcPr>
          <w:p w14:paraId="385D853F" w14:textId="14501CFB" w:rsidR="0043775C" w:rsidRPr="00914B15" w:rsidRDefault="0043775C" w:rsidP="0043775C">
            <w:pPr>
              <w:jc w:val="right"/>
            </w:pPr>
            <w:r w:rsidRPr="00914B15">
              <w:t>581,00</w:t>
            </w:r>
          </w:p>
        </w:tc>
        <w:tc>
          <w:tcPr>
            <w:tcW w:w="666" w:type="pct"/>
            <w:tcBorders>
              <w:top w:val="single" w:sz="4" w:space="0" w:color="auto"/>
              <w:left w:val="single" w:sz="4" w:space="0" w:color="auto"/>
              <w:bottom w:val="single" w:sz="4" w:space="0" w:color="auto"/>
              <w:right w:val="single" w:sz="4" w:space="0" w:color="auto"/>
            </w:tcBorders>
          </w:tcPr>
          <w:p w14:paraId="76CD9F05" w14:textId="607486D9" w:rsidR="0043775C" w:rsidRPr="00CE3406" w:rsidRDefault="0043775C" w:rsidP="0043775C">
            <w:pPr>
              <w:jc w:val="right"/>
            </w:pPr>
            <w:r w:rsidRPr="00160EAC">
              <w:t>413,94</w:t>
            </w:r>
          </w:p>
        </w:tc>
      </w:tr>
      <w:tr w:rsidR="0043775C" w:rsidRPr="00CE3406" w14:paraId="2FCA3CD4" w14:textId="77777777" w:rsidTr="00CF5346">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4FD72A12" w14:textId="77777777" w:rsidR="0043775C" w:rsidRPr="00CE3406" w:rsidRDefault="0043775C" w:rsidP="0043775C">
            <w:pPr>
              <w:numPr>
                <w:ilvl w:val="0"/>
                <w:numId w:val="3"/>
              </w:numPr>
              <w:ind w:left="510"/>
            </w:pPr>
          </w:p>
        </w:tc>
        <w:tc>
          <w:tcPr>
            <w:tcW w:w="933" w:type="pct"/>
            <w:vMerge w:val="restart"/>
            <w:tcBorders>
              <w:top w:val="single" w:sz="4" w:space="0" w:color="auto"/>
              <w:left w:val="single" w:sz="4" w:space="0" w:color="auto"/>
              <w:right w:val="single" w:sz="4" w:space="0" w:color="auto"/>
            </w:tcBorders>
          </w:tcPr>
          <w:p w14:paraId="0C75D5B9" w14:textId="6E5A2998" w:rsidR="0043775C" w:rsidRPr="00B9443C" w:rsidRDefault="0043775C" w:rsidP="0043775C">
            <w:pPr>
              <w:rPr>
                <w:rFonts w:eastAsia="Calibri"/>
              </w:rPr>
            </w:pPr>
            <w:r>
              <w:rPr>
                <w:rFonts w:eastAsia="Calibri"/>
              </w:rPr>
              <w:t>Kelias Nr. A76 (Pravažiuojamasis</w:t>
            </w:r>
            <w:r w:rsidRPr="00B9443C">
              <w:rPr>
                <w:rFonts w:eastAsia="Calibri"/>
              </w:rPr>
              <w:t xml:space="preserve"> kelias nuo kelio Nr. A133 iki kelio Nr. A108</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1F94E43D" w14:textId="485FF130" w:rsidR="0043775C" w:rsidRPr="00CE3406" w:rsidRDefault="0043775C" w:rsidP="0043775C">
            <w:r w:rsidRPr="00421823">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E04BD52" w14:textId="2CA39EF2" w:rsidR="0043775C" w:rsidRPr="00CE3406" w:rsidRDefault="0043775C" w:rsidP="0043775C">
            <w:r w:rsidRPr="00B9443C">
              <w:rPr>
                <w:rFonts w:eastAsia="Calibri"/>
              </w:rPr>
              <w:t>4400-6455-4416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6DFBF5F" w14:textId="360CC5CA" w:rsidR="0043775C" w:rsidRPr="00CE3406" w:rsidRDefault="0043775C" w:rsidP="0043775C">
            <w:pPr>
              <w:jc w:val="right"/>
            </w:pPr>
            <w:r>
              <w:t>530</w:t>
            </w:r>
          </w:p>
        </w:tc>
        <w:tc>
          <w:tcPr>
            <w:tcW w:w="467" w:type="pct"/>
            <w:gridSpan w:val="2"/>
            <w:vMerge w:val="restart"/>
            <w:tcBorders>
              <w:top w:val="single" w:sz="4" w:space="0" w:color="auto"/>
              <w:left w:val="single" w:sz="4" w:space="0" w:color="auto"/>
              <w:right w:val="single" w:sz="4" w:space="0" w:color="auto"/>
            </w:tcBorders>
            <w:shd w:val="clear" w:color="auto" w:fill="auto"/>
          </w:tcPr>
          <w:p w14:paraId="50BD450D" w14:textId="2B40C431" w:rsidR="0043775C" w:rsidRPr="00914B15" w:rsidRDefault="0043775C" w:rsidP="0043775C">
            <w:r w:rsidRPr="00914B15">
              <w:t>001267</w:t>
            </w:r>
          </w:p>
        </w:tc>
        <w:tc>
          <w:tcPr>
            <w:tcW w:w="600" w:type="pct"/>
            <w:vMerge w:val="restart"/>
            <w:tcBorders>
              <w:top w:val="single" w:sz="4" w:space="0" w:color="auto"/>
              <w:left w:val="single" w:sz="4" w:space="0" w:color="auto"/>
              <w:right w:val="single" w:sz="4" w:space="0" w:color="auto"/>
            </w:tcBorders>
          </w:tcPr>
          <w:p w14:paraId="080EDDA4" w14:textId="2BA3F30F" w:rsidR="0043775C" w:rsidRPr="00914B15" w:rsidRDefault="0043775C" w:rsidP="0043775C">
            <w:pPr>
              <w:jc w:val="right"/>
            </w:pPr>
            <w:r w:rsidRPr="00914B15">
              <w:t>100704,27</w:t>
            </w:r>
          </w:p>
        </w:tc>
        <w:tc>
          <w:tcPr>
            <w:tcW w:w="666" w:type="pct"/>
            <w:vMerge w:val="restart"/>
            <w:tcBorders>
              <w:top w:val="single" w:sz="4" w:space="0" w:color="auto"/>
              <w:left w:val="single" w:sz="4" w:space="0" w:color="auto"/>
              <w:right w:val="single" w:sz="4" w:space="0" w:color="auto"/>
            </w:tcBorders>
          </w:tcPr>
          <w:p w14:paraId="3D598EDB" w14:textId="4BB04D42" w:rsidR="0043775C" w:rsidRPr="00CE3406" w:rsidRDefault="0043775C" w:rsidP="0043775C">
            <w:pPr>
              <w:jc w:val="right"/>
            </w:pPr>
            <w:r w:rsidRPr="00160EAC">
              <w:t>3110,28</w:t>
            </w:r>
          </w:p>
        </w:tc>
      </w:tr>
      <w:tr w:rsidR="0043775C" w:rsidRPr="00CE3406" w14:paraId="2A1BF67D" w14:textId="77777777" w:rsidTr="00CF5346">
        <w:trPr>
          <w:trHeight w:val="270"/>
        </w:trPr>
        <w:tc>
          <w:tcPr>
            <w:tcW w:w="334" w:type="pct"/>
            <w:vMerge/>
            <w:tcBorders>
              <w:left w:val="single" w:sz="4" w:space="0" w:color="auto"/>
              <w:right w:val="single" w:sz="4" w:space="0" w:color="auto"/>
            </w:tcBorders>
            <w:shd w:val="clear" w:color="auto" w:fill="auto"/>
          </w:tcPr>
          <w:p w14:paraId="0328B457" w14:textId="77777777" w:rsidR="0043775C" w:rsidRPr="00CE3406" w:rsidRDefault="0043775C" w:rsidP="0043775C">
            <w:pPr>
              <w:numPr>
                <w:ilvl w:val="0"/>
                <w:numId w:val="3"/>
              </w:numPr>
              <w:ind w:left="510"/>
            </w:pPr>
          </w:p>
        </w:tc>
        <w:tc>
          <w:tcPr>
            <w:tcW w:w="933" w:type="pct"/>
            <w:vMerge/>
            <w:tcBorders>
              <w:left w:val="single" w:sz="4" w:space="0" w:color="auto"/>
              <w:right w:val="single" w:sz="4" w:space="0" w:color="auto"/>
            </w:tcBorders>
            <w:vAlign w:val="center"/>
          </w:tcPr>
          <w:p w14:paraId="4B9B29C6" w14:textId="77777777" w:rsidR="0043775C" w:rsidRPr="00B9443C" w:rsidRDefault="0043775C" w:rsidP="0043775C">
            <w:pPr>
              <w:rPr>
                <w:rFonts w:eastAsia="Calibri"/>
              </w:rPr>
            </w:pPr>
          </w:p>
        </w:tc>
        <w:tc>
          <w:tcPr>
            <w:tcW w:w="800" w:type="pct"/>
            <w:tcBorders>
              <w:top w:val="single" w:sz="4" w:space="0" w:color="auto"/>
              <w:left w:val="single" w:sz="4" w:space="0" w:color="auto"/>
              <w:bottom w:val="single" w:sz="4" w:space="0" w:color="auto"/>
              <w:right w:val="single" w:sz="4" w:space="0" w:color="auto"/>
            </w:tcBorders>
          </w:tcPr>
          <w:p w14:paraId="1A9E654E" w14:textId="67CE6297" w:rsidR="0043775C" w:rsidRPr="00CE3406" w:rsidRDefault="0043775C" w:rsidP="0043775C">
            <w:r w:rsidRPr="00421823">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9A119AF" w14:textId="62C7EB5A" w:rsidR="0043775C" w:rsidRPr="00CE3406" w:rsidRDefault="0043775C" w:rsidP="0043775C">
            <w:r>
              <w:t>4400-6483-5432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46318D4" w14:textId="6B7DD359" w:rsidR="0043775C" w:rsidRPr="00CE3406" w:rsidRDefault="0043775C" w:rsidP="0043775C">
            <w:pPr>
              <w:jc w:val="right"/>
            </w:pPr>
            <w:r>
              <w:t>2328</w:t>
            </w:r>
          </w:p>
        </w:tc>
        <w:tc>
          <w:tcPr>
            <w:tcW w:w="467" w:type="pct"/>
            <w:gridSpan w:val="2"/>
            <w:vMerge/>
            <w:tcBorders>
              <w:left w:val="single" w:sz="4" w:space="0" w:color="auto"/>
              <w:right w:val="single" w:sz="4" w:space="0" w:color="auto"/>
            </w:tcBorders>
            <w:shd w:val="clear" w:color="auto" w:fill="auto"/>
          </w:tcPr>
          <w:p w14:paraId="28BC5715" w14:textId="77777777" w:rsidR="0043775C" w:rsidRPr="00CE3406" w:rsidRDefault="0043775C" w:rsidP="0043775C"/>
        </w:tc>
        <w:tc>
          <w:tcPr>
            <w:tcW w:w="600" w:type="pct"/>
            <w:vMerge/>
            <w:tcBorders>
              <w:left w:val="single" w:sz="4" w:space="0" w:color="auto"/>
              <w:right w:val="single" w:sz="4" w:space="0" w:color="auto"/>
            </w:tcBorders>
          </w:tcPr>
          <w:p w14:paraId="5C6580D7" w14:textId="77777777" w:rsidR="0043775C" w:rsidRPr="00CE3406" w:rsidRDefault="0043775C" w:rsidP="0043775C">
            <w:pPr>
              <w:jc w:val="right"/>
            </w:pPr>
          </w:p>
        </w:tc>
        <w:tc>
          <w:tcPr>
            <w:tcW w:w="666" w:type="pct"/>
            <w:vMerge/>
            <w:tcBorders>
              <w:left w:val="single" w:sz="4" w:space="0" w:color="auto"/>
              <w:right w:val="single" w:sz="4" w:space="0" w:color="auto"/>
            </w:tcBorders>
          </w:tcPr>
          <w:p w14:paraId="3D0CAB7F" w14:textId="77777777" w:rsidR="0043775C" w:rsidRPr="00CE3406" w:rsidRDefault="0043775C" w:rsidP="0043775C">
            <w:pPr>
              <w:jc w:val="right"/>
            </w:pPr>
          </w:p>
        </w:tc>
      </w:tr>
      <w:tr w:rsidR="0043775C" w:rsidRPr="00CE3406" w14:paraId="71491A54" w14:textId="77777777" w:rsidTr="00CF5346">
        <w:trPr>
          <w:trHeight w:val="270"/>
        </w:trPr>
        <w:tc>
          <w:tcPr>
            <w:tcW w:w="334" w:type="pct"/>
            <w:vMerge/>
            <w:tcBorders>
              <w:left w:val="single" w:sz="4" w:space="0" w:color="auto"/>
              <w:bottom w:val="single" w:sz="4" w:space="0" w:color="auto"/>
              <w:right w:val="single" w:sz="4" w:space="0" w:color="auto"/>
            </w:tcBorders>
            <w:shd w:val="clear" w:color="auto" w:fill="auto"/>
          </w:tcPr>
          <w:p w14:paraId="49550515" w14:textId="77777777" w:rsidR="0043775C" w:rsidRPr="00CE3406" w:rsidRDefault="0043775C" w:rsidP="0043775C">
            <w:pPr>
              <w:numPr>
                <w:ilvl w:val="0"/>
                <w:numId w:val="3"/>
              </w:numPr>
              <w:ind w:left="510"/>
            </w:pPr>
          </w:p>
        </w:tc>
        <w:tc>
          <w:tcPr>
            <w:tcW w:w="933" w:type="pct"/>
            <w:vMerge/>
            <w:tcBorders>
              <w:left w:val="single" w:sz="4" w:space="0" w:color="auto"/>
              <w:bottom w:val="single" w:sz="4" w:space="0" w:color="auto"/>
              <w:right w:val="single" w:sz="4" w:space="0" w:color="auto"/>
            </w:tcBorders>
            <w:vAlign w:val="center"/>
          </w:tcPr>
          <w:p w14:paraId="5DB0D736" w14:textId="77777777" w:rsidR="0043775C" w:rsidRPr="00B9443C" w:rsidRDefault="0043775C" w:rsidP="0043775C">
            <w:pPr>
              <w:rPr>
                <w:rFonts w:eastAsia="Calibri"/>
              </w:rPr>
            </w:pPr>
          </w:p>
        </w:tc>
        <w:tc>
          <w:tcPr>
            <w:tcW w:w="800" w:type="pct"/>
            <w:tcBorders>
              <w:top w:val="single" w:sz="4" w:space="0" w:color="auto"/>
              <w:left w:val="single" w:sz="4" w:space="0" w:color="auto"/>
              <w:bottom w:val="single" w:sz="4" w:space="0" w:color="auto"/>
              <w:right w:val="single" w:sz="4" w:space="0" w:color="auto"/>
            </w:tcBorders>
          </w:tcPr>
          <w:p w14:paraId="643D11A0" w14:textId="5B1335CF" w:rsidR="0043775C" w:rsidRPr="00CE3406" w:rsidRDefault="0043775C" w:rsidP="0043775C">
            <w:proofErr w:type="spellStart"/>
            <w:r>
              <w:t>Keblonių</w:t>
            </w:r>
            <w:proofErr w:type="spellEnd"/>
            <w:r>
              <w:t xml:space="preserve"> k., </w:t>
            </w:r>
            <w:r w:rsidRPr="00421823">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5DA0D41" w14:textId="3E3168F4" w:rsidR="0043775C" w:rsidRPr="00CE3406" w:rsidRDefault="0043775C" w:rsidP="0043775C">
            <w:r>
              <w:t>4400-6463-5926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93B4031" w14:textId="438BDF0E" w:rsidR="0043775C" w:rsidRPr="00CE3406" w:rsidRDefault="0043775C" w:rsidP="0043775C">
            <w:pPr>
              <w:jc w:val="right"/>
            </w:pPr>
            <w:r>
              <w:t>413</w:t>
            </w:r>
          </w:p>
        </w:tc>
        <w:tc>
          <w:tcPr>
            <w:tcW w:w="467" w:type="pct"/>
            <w:gridSpan w:val="2"/>
            <w:vMerge/>
            <w:tcBorders>
              <w:left w:val="single" w:sz="4" w:space="0" w:color="auto"/>
              <w:bottom w:val="single" w:sz="4" w:space="0" w:color="auto"/>
              <w:right w:val="single" w:sz="4" w:space="0" w:color="auto"/>
            </w:tcBorders>
            <w:shd w:val="clear" w:color="auto" w:fill="auto"/>
          </w:tcPr>
          <w:p w14:paraId="211A7FE1" w14:textId="77777777" w:rsidR="0043775C" w:rsidRPr="00CE3406" w:rsidRDefault="0043775C" w:rsidP="0043775C"/>
        </w:tc>
        <w:tc>
          <w:tcPr>
            <w:tcW w:w="600" w:type="pct"/>
            <w:vMerge/>
            <w:tcBorders>
              <w:left w:val="single" w:sz="4" w:space="0" w:color="auto"/>
              <w:bottom w:val="single" w:sz="4" w:space="0" w:color="auto"/>
              <w:right w:val="single" w:sz="4" w:space="0" w:color="auto"/>
            </w:tcBorders>
          </w:tcPr>
          <w:p w14:paraId="10A899AE" w14:textId="77777777" w:rsidR="0043775C" w:rsidRPr="00CE3406" w:rsidRDefault="0043775C" w:rsidP="0043775C">
            <w:pPr>
              <w:jc w:val="right"/>
            </w:pPr>
          </w:p>
        </w:tc>
        <w:tc>
          <w:tcPr>
            <w:tcW w:w="666" w:type="pct"/>
            <w:vMerge/>
            <w:tcBorders>
              <w:left w:val="single" w:sz="4" w:space="0" w:color="auto"/>
              <w:bottom w:val="single" w:sz="4" w:space="0" w:color="auto"/>
              <w:right w:val="single" w:sz="4" w:space="0" w:color="auto"/>
            </w:tcBorders>
          </w:tcPr>
          <w:p w14:paraId="2F1C71DE" w14:textId="77777777" w:rsidR="0043775C" w:rsidRPr="00CE3406" w:rsidRDefault="0043775C" w:rsidP="0043775C">
            <w:pPr>
              <w:jc w:val="right"/>
            </w:pPr>
          </w:p>
        </w:tc>
      </w:tr>
      <w:tr w:rsidR="0043775C" w:rsidRPr="00CE3406" w14:paraId="590E07AC"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BDE7736"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0901740" w14:textId="3E86EF02" w:rsidR="0043775C" w:rsidRPr="00B9443C" w:rsidRDefault="0043775C" w:rsidP="0043775C">
            <w:pPr>
              <w:rPr>
                <w:rFonts w:eastAsia="Calibri"/>
              </w:rPr>
            </w:pPr>
            <w:r>
              <w:rPr>
                <w:rFonts w:eastAsia="Calibri"/>
              </w:rPr>
              <w:t>Kelias Nr. A8 (Privažiuojamasis</w:t>
            </w:r>
            <w:r w:rsidRPr="00B9443C">
              <w:rPr>
                <w:rFonts w:eastAsia="Calibri"/>
              </w:rPr>
              <w:t xml:space="preserve"> kelias prie </w:t>
            </w:r>
            <w:proofErr w:type="spellStart"/>
            <w:r w:rsidRPr="00B9443C">
              <w:rPr>
                <w:rFonts w:eastAsia="Calibri"/>
              </w:rPr>
              <w:t>Aleininkų</w:t>
            </w:r>
            <w:proofErr w:type="spellEnd"/>
            <w:r w:rsidRPr="00B9443C">
              <w:rPr>
                <w:rFonts w:eastAsia="Calibri"/>
              </w:rPr>
              <w:t xml:space="preserve"> k. nuo kelio Nr. A47</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68173BE0" w14:textId="56684B7F" w:rsidR="0043775C" w:rsidRPr="00B9443C" w:rsidRDefault="0043775C" w:rsidP="0043775C">
            <w:pPr>
              <w:rPr>
                <w:rFonts w:eastAsia="Calibri"/>
              </w:rPr>
            </w:pPr>
            <w:proofErr w:type="spellStart"/>
            <w:r w:rsidRPr="00B9443C">
              <w:rPr>
                <w:rFonts w:eastAsia="Calibri"/>
              </w:rPr>
              <w:t>Aleininkų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62D8DAC6"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344DC6C1" w14:textId="0AB45EC2" w:rsidR="0043775C" w:rsidRPr="00CE3406" w:rsidRDefault="0043775C" w:rsidP="0043775C">
            <w:r w:rsidRPr="00B9443C">
              <w:rPr>
                <w:rFonts w:eastAsia="Calibri"/>
              </w:rPr>
              <w:t>4400-6452-1506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6CEB860" w14:textId="45509A92" w:rsidR="0043775C" w:rsidRPr="00CE3406" w:rsidRDefault="0043775C" w:rsidP="0043775C">
            <w:pPr>
              <w:jc w:val="right"/>
            </w:pPr>
            <w:r>
              <w:t>371</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638401AE" w14:textId="345A9B92" w:rsidR="0043775C" w:rsidRPr="00CE3406" w:rsidRDefault="0043775C" w:rsidP="0043775C">
            <w:r>
              <w:t>001206</w:t>
            </w:r>
          </w:p>
        </w:tc>
        <w:tc>
          <w:tcPr>
            <w:tcW w:w="600" w:type="pct"/>
            <w:tcBorders>
              <w:top w:val="single" w:sz="4" w:space="0" w:color="auto"/>
              <w:left w:val="single" w:sz="4" w:space="0" w:color="auto"/>
              <w:bottom w:val="single" w:sz="4" w:space="0" w:color="auto"/>
              <w:right w:val="single" w:sz="4" w:space="0" w:color="auto"/>
            </w:tcBorders>
          </w:tcPr>
          <w:p w14:paraId="5A416300" w14:textId="4590A967" w:rsidR="0043775C" w:rsidRPr="00CE3406" w:rsidRDefault="0043775C" w:rsidP="0043775C">
            <w:pPr>
              <w:jc w:val="right"/>
            </w:pPr>
            <w:r w:rsidRPr="00160EAC">
              <w:t>21273,31</w:t>
            </w:r>
          </w:p>
        </w:tc>
        <w:tc>
          <w:tcPr>
            <w:tcW w:w="666" w:type="pct"/>
            <w:tcBorders>
              <w:top w:val="single" w:sz="4" w:space="0" w:color="auto"/>
              <w:left w:val="single" w:sz="4" w:space="0" w:color="auto"/>
              <w:bottom w:val="single" w:sz="4" w:space="0" w:color="auto"/>
              <w:right w:val="single" w:sz="4" w:space="0" w:color="auto"/>
            </w:tcBorders>
          </w:tcPr>
          <w:p w14:paraId="197FDB55" w14:textId="04AB5DCE" w:rsidR="0043775C" w:rsidRPr="00CE3406" w:rsidRDefault="0043775C" w:rsidP="0043775C">
            <w:pPr>
              <w:jc w:val="right"/>
            </w:pPr>
            <w:r w:rsidRPr="00160EAC">
              <w:t>477,48</w:t>
            </w:r>
          </w:p>
        </w:tc>
      </w:tr>
      <w:tr w:rsidR="0043775C" w:rsidRPr="00CE3406" w14:paraId="0EC514E6"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94276B7"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5D11016" w14:textId="433CB0FC" w:rsidR="0043775C" w:rsidRPr="00B9443C" w:rsidRDefault="0043775C" w:rsidP="0043775C">
            <w:pPr>
              <w:rPr>
                <w:rFonts w:eastAsia="Calibri"/>
              </w:rPr>
            </w:pPr>
            <w:r>
              <w:rPr>
                <w:rFonts w:eastAsia="Calibri"/>
              </w:rPr>
              <w:t>Kelias Nr. A83 (Privažiuojamasis</w:t>
            </w:r>
            <w:r w:rsidRPr="00B9443C">
              <w:rPr>
                <w:rFonts w:eastAsia="Calibri"/>
              </w:rPr>
              <w:t xml:space="preserve"> kelias prie gamybinių pastatų nuo </w:t>
            </w:r>
            <w:proofErr w:type="spellStart"/>
            <w:r w:rsidRPr="00B9443C">
              <w:rPr>
                <w:rFonts w:eastAsia="Calibri"/>
              </w:rPr>
              <w:t>Sturtupio</w:t>
            </w:r>
            <w:proofErr w:type="spellEnd"/>
            <w:r w:rsidRPr="00B9443C">
              <w:rPr>
                <w:rFonts w:eastAsia="Calibri"/>
              </w:rPr>
              <w:t xml:space="preserve"> g., Ažuožerių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40A59C9B" w14:textId="5EB7D378" w:rsidR="0043775C" w:rsidRPr="00B9443C" w:rsidRDefault="0043775C" w:rsidP="0043775C">
            <w:pPr>
              <w:rPr>
                <w:rFonts w:eastAsia="Calibri"/>
              </w:rPr>
            </w:pPr>
            <w:r w:rsidRPr="00B9443C">
              <w:rPr>
                <w:rFonts w:eastAsia="Calibri"/>
              </w:rPr>
              <w:t>Ažuožerių k.</w:t>
            </w:r>
            <w:r>
              <w:rPr>
                <w:rFonts w:eastAsia="Calibri"/>
              </w:rPr>
              <w:t xml:space="preserve">, </w:t>
            </w:r>
            <w:r w:rsidRPr="00B9443C">
              <w:rPr>
                <w:rFonts w:eastAsia="Calibri"/>
              </w:rPr>
              <w:t xml:space="preserve">Anykščių r. sav. </w:t>
            </w:r>
          </w:p>
          <w:p w14:paraId="50631261"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03C4ECC8" w14:textId="09967769" w:rsidR="0043775C" w:rsidRPr="00CE3406" w:rsidRDefault="0043775C" w:rsidP="0043775C">
            <w:r w:rsidRPr="00B9443C">
              <w:rPr>
                <w:rFonts w:eastAsia="Calibri"/>
              </w:rPr>
              <w:t>4400-6460-5385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4BC6A75" w14:textId="1613635B" w:rsidR="0043775C" w:rsidRPr="00CE3406" w:rsidRDefault="0043775C" w:rsidP="0043775C">
            <w:pPr>
              <w:jc w:val="right"/>
            </w:pPr>
            <w:r>
              <w:t>83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B4CCE04" w14:textId="79D13F2B" w:rsidR="0043775C" w:rsidRPr="00CE3406" w:rsidRDefault="0043775C" w:rsidP="0043775C">
            <w:r>
              <w:t>012849</w:t>
            </w:r>
          </w:p>
        </w:tc>
        <w:tc>
          <w:tcPr>
            <w:tcW w:w="600" w:type="pct"/>
            <w:tcBorders>
              <w:top w:val="single" w:sz="4" w:space="0" w:color="auto"/>
              <w:left w:val="single" w:sz="4" w:space="0" w:color="auto"/>
              <w:bottom w:val="single" w:sz="4" w:space="0" w:color="auto"/>
              <w:right w:val="single" w:sz="4" w:space="0" w:color="auto"/>
            </w:tcBorders>
          </w:tcPr>
          <w:p w14:paraId="0C883C2F" w14:textId="3D3A4E80" w:rsidR="0043775C" w:rsidRPr="00CE3406" w:rsidRDefault="0043775C" w:rsidP="0043775C">
            <w:pPr>
              <w:jc w:val="right"/>
            </w:pPr>
            <w:r w:rsidRPr="00160EAC">
              <w:t>330,00</w:t>
            </w:r>
          </w:p>
        </w:tc>
        <w:tc>
          <w:tcPr>
            <w:tcW w:w="666" w:type="pct"/>
            <w:tcBorders>
              <w:top w:val="single" w:sz="4" w:space="0" w:color="auto"/>
              <w:left w:val="single" w:sz="4" w:space="0" w:color="auto"/>
              <w:bottom w:val="single" w:sz="4" w:space="0" w:color="auto"/>
              <w:right w:val="single" w:sz="4" w:space="0" w:color="auto"/>
            </w:tcBorders>
          </w:tcPr>
          <w:p w14:paraId="61798A8C" w14:textId="00E253DA" w:rsidR="0043775C" w:rsidRPr="00CE3406" w:rsidRDefault="0043775C" w:rsidP="0043775C">
            <w:pPr>
              <w:jc w:val="right"/>
            </w:pPr>
            <w:r w:rsidRPr="00160EAC">
              <w:t>235,12</w:t>
            </w:r>
          </w:p>
        </w:tc>
      </w:tr>
      <w:tr w:rsidR="0043775C" w:rsidRPr="00CE3406" w14:paraId="3D54DC47"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89BDEDE"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EC1CFBA" w14:textId="01DEA24C" w:rsidR="0043775C" w:rsidRPr="00B9443C" w:rsidRDefault="0043775C" w:rsidP="0043775C">
            <w:pPr>
              <w:rPr>
                <w:rFonts w:eastAsia="Calibri"/>
              </w:rPr>
            </w:pPr>
            <w:r>
              <w:rPr>
                <w:rFonts w:eastAsia="Calibri"/>
              </w:rPr>
              <w:t>Kelias Nr. A85 (Privažiuojamasis</w:t>
            </w:r>
            <w:r w:rsidRPr="00B9443C">
              <w:rPr>
                <w:rFonts w:eastAsia="Calibri"/>
              </w:rPr>
              <w:t xml:space="preserve"> kelias prie gyvenamųjų namų nuo kelio Nr. 112</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5AD8714F" w14:textId="49A4097B" w:rsidR="0043775C" w:rsidRPr="00B9443C" w:rsidRDefault="0043775C" w:rsidP="0043775C">
            <w:pPr>
              <w:rPr>
                <w:rFonts w:eastAsia="Calibri"/>
              </w:rPr>
            </w:pPr>
            <w:proofErr w:type="spellStart"/>
            <w:r w:rsidRPr="00B9443C">
              <w:rPr>
                <w:rFonts w:eastAsia="Calibri"/>
              </w:rPr>
              <w:t>Vikonių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7C4AEDAE"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618D279E" w14:textId="5234E7E0" w:rsidR="0043775C" w:rsidRPr="00CE3406" w:rsidRDefault="0043775C" w:rsidP="0043775C">
            <w:r w:rsidRPr="00B9443C">
              <w:rPr>
                <w:rFonts w:eastAsia="Calibri"/>
              </w:rPr>
              <w:t>4400-6452-1539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F35B887" w14:textId="7F38CD66" w:rsidR="0043775C" w:rsidRPr="00CE3406" w:rsidRDefault="0043775C" w:rsidP="0043775C">
            <w:pPr>
              <w:jc w:val="right"/>
            </w:pPr>
            <w:r>
              <w:t>365</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AF514F8" w14:textId="6D03BD61" w:rsidR="0043775C" w:rsidRPr="00CE3406" w:rsidRDefault="0043775C" w:rsidP="0043775C">
            <w:r>
              <w:t>012850</w:t>
            </w:r>
          </w:p>
        </w:tc>
        <w:tc>
          <w:tcPr>
            <w:tcW w:w="600" w:type="pct"/>
            <w:tcBorders>
              <w:top w:val="single" w:sz="4" w:space="0" w:color="auto"/>
              <w:left w:val="single" w:sz="4" w:space="0" w:color="auto"/>
              <w:bottom w:val="single" w:sz="4" w:space="0" w:color="auto"/>
              <w:right w:val="single" w:sz="4" w:space="0" w:color="auto"/>
            </w:tcBorders>
          </w:tcPr>
          <w:p w14:paraId="373246BC" w14:textId="3796A0A6" w:rsidR="0043775C" w:rsidRPr="00CE3406" w:rsidRDefault="0043775C" w:rsidP="0043775C">
            <w:pPr>
              <w:jc w:val="right"/>
            </w:pPr>
            <w:r w:rsidRPr="00160EAC">
              <w:t>1447,00</w:t>
            </w:r>
          </w:p>
        </w:tc>
        <w:tc>
          <w:tcPr>
            <w:tcW w:w="666" w:type="pct"/>
            <w:tcBorders>
              <w:top w:val="single" w:sz="4" w:space="0" w:color="auto"/>
              <w:left w:val="single" w:sz="4" w:space="0" w:color="auto"/>
              <w:bottom w:val="single" w:sz="4" w:space="0" w:color="auto"/>
              <w:right w:val="single" w:sz="4" w:space="0" w:color="auto"/>
            </w:tcBorders>
          </w:tcPr>
          <w:p w14:paraId="1ED06F91" w14:textId="289DD965" w:rsidR="0043775C" w:rsidRPr="00CE3406" w:rsidRDefault="0043775C" w:rsidP="0043775C">
            <w:pPr>
              <w:jc w:val="right"/>
            </w:pPr>
            <w:r w:rsidRPr="00160EAC">
              <w:t>1030,73</w:t>
            </w:r>
          </w:p>
        </w:tc>
      </w:tr>
      <w:tr w:rsidR="0043775C" w:rsidRPr="00CE3406" w14:paraId="0A9C006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0BA474D"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54E4F42" w14:textId="0E306E3F" w:rsidR="0043775C" w:rsidRPr="00B9443C" w:rsidRDefault="0043775C" w:rsidP="0043775C">
            <w:pPr>
              <w:rPr>
                <w:rFonts w:eastAsia="Calibri"/>
              </w:rPr>
            </w:pPr>
            <w:r>
              <w:rPr>
                <w:rFonts w:eastAsia="Calibri"/>
              </w:rPr>
              <w:t>Kelias Nr. A9 (Privažiuojamasis</w:t>
            </w:r>
            <w:r w:rsidRPr="00B9443C">
              <w:rPr>
                <w:rFonts w:eastAsia="Calibri"/>
              </w:rPr>
              <w:t xml:space="preserve"> kelias iki </w:t>
            </w:r>
            <w:proofErr w:type="spellStart"/>
            <w:r w:rsidRPr="00B9443C">
              <w:rPr>
                <w:rFonts w:eastAsia="Calibri"/>
              </w:rPr>
              <w:t>Aleininkų</w:t>
            </w:r>
            <w:proofErr w:type="spellEnd"/>
            <w:r w:rsidRPr="00B9443C">
              <w:rPr>
                <w:rFonts w:eastAsia="Calibri"/>
              </w:rPr>
              <w:t xml:space="preserve"> k. nuo kelio Nr. 1220</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79E21864" w14:textId="36F1FFC9" w:rsidR="0043775C" w:rsidRPr="00B9443C" w:rsidRDefault="0043775C" w:rsidP="0043775C">
            <w:pPr>
              <w:rPr>
                <w:rFonts w:eastAsia="Calibri"/>
              </w:rPr>
            </w:pPr>
            <w:proofErr w:type="spellStart"/>
            <w:r w:rsidRPr="00B9443C">
              <w:rPr>
                <w:rFonts w:eastAsia="Calibri"/>
              </w:rPr>
              <w:t>Aleininkų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18435B3D"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6B0FF8D7" w14:textId="44915893" w:rsidR="0043775C" w:rsidRPr="00CE3406" w:rsidRDefault="0043775C" w:rsidP="0043775C">
            <w:r w:rsidRPr="00B9443C">
              <w:rPr>
                <w:rFonts w:eastAsia="Calibri"/>
              </w:rPr>
              <w:t>4400-6452-1517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CA4D75" w14:textId="1651FBA4" w:rsidR="0043775C" w:rsidRPr="00CE3406" w:rsidRDefault="0043775C" w:rsidP="0043775C">
            <w:pPr>
              <w:jc w:val="right"/>
            </w:pPr>
            <w:r>
              <w:t>283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20A7D5D" w14:textId="5C19ACC2" w:rsidR="0043775C" w:rsidRPr="00CE3406" w:rsidRDefault="0043775C" w:rsidP="0043775C">
            <w:r>
              <w:t>001207</w:t>
            </w:r>
          </w:p>
        </w:tc>
        <w:tc>
          <w:tcPr>
            <w:tcW w:w="600" w:type="pct"/>
            <w:tcBorders>
              <w:top w:val="single" w:sz="4" w:space="0" w:color="auto"/>
              <w:left w:val="single" w:sz="4" w:space="0" w:color="auto"/>
              <w:bottom w:val="single" w:sz="4" w:space="0" w:color="auto"/>
              <w:right w:val="single" w:sz="4" w:space="0" w:color="auto"/>
            </w:tcBorders>
          </w:tcPr>
          <w:p w14:paraId="377815ED" w14:textId="4AA9D068" w:rsidR="0043775C" w:rsidRPr="00CE3406" w:rsidRDefault="0043775C" w:rsidP="0043775C">
            <w:pPr>
              <w:jc w:val="right"/>
            </w:pPr>
            <w:r w:rsidRPr="00A61F1F">
              <w:t>38279,44</w:t>
            </w:r>
          </w:p>
        </w:tc>
        <w:tc>
          <w:tcPr>
            <w:tcW w:w="666" w:type="pct"/>
            <w:tcBorders>
              <w:top w:val="single" w:sz="4" w:space="0" w:color="auto"/>
              <w:left w:val="single" w:sz="4" w:space="0" w:color="auto"/>
              <w:bottom w:val="single" w:sz="4" w:space="0" w:color="auto"/>
              <w:right w:val="single" w:sz="4" w:space="0" w:color="auto"/>
            </w:tcBorders>
          </w:tcPr>
          <w:p w14:paraId="14EE0755" w14:textId="7F8188F3" w:rsidR="0043775C" w:rsidRPr="00CE3406" w:rsidRDefault="0043775C" w:rsidP="0043775C">
            <w:pPr>
              <w:jc w:val="right"/>
            </w:pPr>
            <w:r w:rsidRPr="00A61F1F">
              <w:t>859,14</w:t>
            </w:r>
          </w:p>
        </w:tc>
      </w:tr>
      <w:tr w:rsidR="0043775C" w:rsidRPr="00CE3406" w14:paraId="307AD764"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EA1076D"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2A68AC8" w14:textId="149339DF" w:rsidR="0043775C" w:rsidRPr="00B9443C" w:rsidRDefault="0043775C" w:rsidP="0043775C">
            <w:pPr>
              <w:rPr>
                <w:rFonts w:eastAsia="Calibri"/>
              </w:rPr>
            </w:pPr>
            <w:r>
              <w:rPr>
                <w:rFonts w:eastAsia="Calibri"/>
              </w:rPr>
              <w:t>Kelias Nr. ASV26 (Privažiuojamasis</w:t>
            </w:r>
            <w:r w:rsidRPr="00B9443C">
              <w:rPr>
                <w:rFonts w:eastAsia="Calibri"/>
              </w:rPr>
              <w:t xml:space="preserve"> kelias prie gyvenamųjų namų </w:t>
            </w:r>
            <w:proofErr w:type="spellStart"/>
            <w:r w:rsidRPr="00B9443C">
              <w:rPr>
                <w:rFonts w:eastAsia="Calibri"/>
              </w:rPr>
              <w:t>Pienionių</w:t>
            </w:r>
            <w:proofErr w:type="spellEnd"/>
            <w:r w:rsidRPr="00B9443C">
              <w:rPr>
                <w:rFonts w:eastAsia="Calibri"/>
              </w:rPr>
              <w:t xml:space="preserve"> k. nuo kelio Nr. A314</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0F25F266" w14:textId="2F9A45F4" w:rsidR="0043775C" w:rsidRPr="00B9443C" w:rsidRDefault="0043775C" w:rsidP="0043775C">
            <w:pPr>
              <w:rPr>
                <w:rFonts w:eastAsia="Calibri"/>
              </w:rPr>
            </w:pPr>
            <w:proofErr w:type="spellStart"/>
            <w:r w:rsidRPr="00B9443C">
              <w:rPr>
                <w:rFonts w:eastAsia="Calibri"/>
              </w:rPr>
              <w:t>Pienionių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5A26FE9C"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25028C5A" w14:textId="18149966" w:rsidR="0043775C" w:rsidRPr="00CE3406" w:rsidRDefault="0043775C" w:rsidP="0043775C">
            <w:r w:rsidRPr="00B9443C">
              <w:rPr>
                <w:rFonts w:eastAsia="Calibri"/>
              </w:rPr>
              <w:t>4400-6453-7062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DCF1ED3" w14:textId="087300C9" w:rsidR="0043775C" w:rsidRPr="00CE3406" w:rsidRDefault="0043775C" w:rsidP="0043775C">
            <w:pPr>
              <w:jc w:val="right"/>
            </w:pPr>
            <w:r>
              <w:t>427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DDE8574" w14:textId="0506AC67" w:rsidR="0043775C" w:rsidRPr="00CE3406" w:rsidRDefault="0043775C" w:rsidP="0043775C">
            <w:r>
              <w:t>012851</w:t>
            </w:r>
          </w:p>
        </w:tc>
        <w:tc>
          <w:tcPr>
            <w:tcW w:w="600" w:type="pct"/>
            <w:tcBorders>
              <w:top w:val="single" w:sz="4" w:space="0" w:color="auto"/>
              <w:left w:val="single" w:sz="4" w:space="0" w:color="auto"/>
              <w:bottom w:val="single" w:sz="4" w:space="0" w:color="auto"/>
              <w:right w:val="single" w:sz="4" w:space="0" w:color="auto"/>
            </w:tcBorders>
          </w:tcPr>
          <w:p w14:paraId="1CB29646" w14:textId="6FAD0204" w:rsidR="0043775C" w:rsidRPr="00CE3406" w:rsidRDefault="0043775C" w:rsidP="0043775C">
            <w:pPr>
              <w:jc w:val="right"/>
            </w:pPr>
            <w:r w:rsidRPr="00A61F1F">
              <w:t>1.96,00</w:t>
            </w:r>
          </w:p>
        </w:tc>
        <w:tc>
          <w:tcPr>
            <w:tcW w:w="666" w:type="pct"/>
            <w:tcBorders>
              <w:top w:val="single" w:sz="4" w:space="0" w:color="auto"/>
              <w:left w:val="single" w:sz="4" w:space="0" w:color="auto"/>
              <w:bottom w:val="single" w:sz="4" w:space="0" w:color="auto"/>
              <w:right w:val="single" w:sz="4" w:space="0" w:color="auto"/>
            </w:tcBorders>
          </w:tcPr>
          <w:p w14:paraId="0A3BBAD3" w14:textId="5B33444B" w:rsidR="0043775C" w:rsidRPr="00CE3406" w:rsidRDefault="0043775C" w:rsidP="0043775C">
            <w:pPr>
              <w:jc w:val="right"/>
            </w:pPr>
            <w:r w:rsidRPr="00A61F1F">
              <w:t>1279,63</w:t>
            </w:r>
          </w:p>
        </w:tc>
      </w:tr>
      <w:tr w:rsidR="0043775C" w:rsidRPr="00CE3406" w14:paraId="411188C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24726BB"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EA5C334" w14:textId="16939AF1" w:rsidR="0043775C" w:rsidRPr="00B9443C" w:rsidRDefault="0043775C" w:rsidP="0043775C">
            <w:pPr>
              <w:rPr>
                <w:rFonts w:eastAsia="Calibri"/>
              </w:rPr>
            </w:pPr>
            <w:r>
              <w:rPr>
                <w:rFonts w:eastAsia="Calibri"/>
              </w:rPr>
              <w:t>Kelias Nr. ASV38 (Privažiuojamasis</w:t>
            </w:r>
            <w:r w:rsidRPr="00B9443C">
              <w:rPr>
                <w:rFonts w:eastAsia="Calibri"/>
              </w:rPr>
              <w:t xml:space="preserve"> kelias prie gyvenamųjų namų Lašinių k. nuo kelio Nr. A52</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4AEA18DC" w14:textId="5652A615" w:rsidR="0043775C" w:rsidRPr="00B9443C" w:rsidRDefault="0043775C" w:rsidP="0043775C">
            <w:pPr>
              <w:rPr>
                <w:rFonts w:eastAsia="Calibri"/>
              </w:rPr>
            </w:pPr>
            <w:r w:rsidRPr="00B9443C">
              <w:rPr>
                <w:rFonts w:eastAsia="Calibri"/>
              </w:rPr>
              <w:t>. Lašinių k.</w:t>
            </w:r>
            <w:r>
              <w:rPr>
                <w:rFonts w:eastAsia="Calibri"/>
              </w:rPr>
              <w:t xml:space="preserve">, </w:t>
            </w:r>
            <w:r w:rsidRPr="00B9443C">
              <w:rPr>
                <w:rFonts w:eastAsia="Calibri"/>
              </w:rPr>
              <w:t xml:space="preserve">Anykščių r. </w:t>
            </w:r>
            <w:proofErr w:type="spellStart"/>
            <w:r w:rsidRPr="00B9443C">
              <w:rPr>
                <w:rFonts w:eastAsia="Calibri"/>
              </w:rPr>
              <w:t>sav</w:t>
            </w:r>
            <w:proofErr w:type="spellEnd"/>
            <w:r>
              <w:rPr>
                <w:rFonts w:eastAsia="Calibri"/>
              </w:rPr>
              <w:t xml:space="preserve"> </w:t>
            </w:r>
          </w:p>
          <w:p w14:paraId="283E71B1"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7E9C57EE" w14:textId="1F34DDA9" w:rsidR="0043775C" w:rsidRPr="00CE3406" w:rsidRDefault="0043775C" w:rsidP="0043775C">
            <w:r w:rsidRPr="00B9443C">
              <w:rPr>
                <w:rFonts w:eastAsia="Calibri"/>
              </w:rPr>
              <w:t>4400-6452-1371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EE65459" w14:textId="03A239B9" w:rsidR="0043775C" w:rsidRPr="00CE3406" w:rsidRDefault="0043775C" w:rsidP="0043775C">
            <w:pPr>
              <w:jc w:val="right"/>
            </w:pPr>
            <w:r>
              <w:t>489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53EC327" w14:textId="222D2F35" w:rsidR="0043775C" w:rsidRPr="00CE3406" w:rsidRDefault="0043775C" w:rsidP="0043775C">
            <w:r>
              <w:t>012854</w:t>
            </w:r>
          </w:p>
        </w:tc>
        <w:tc>
          <w:tcPr>
            <w:tcW w:w="600" w:type="pct"/>
            <w:tcBorders>
              <w:top w:val="single" w:sz="4" w:space="0" w:color="auto"/>
              <w:left w:val="single" w:sz="4" w:space="0" w:color="auto"/>
              <w:bottom w:val="single" w:sz="4" w:space="0" w:color="auto"/>
              <w:right w:val="single" w:sz="4" w:space="0" w:color="auto"/>
            </w:tcBorders>
          </w:tcPr>
          <w:p w14:paraId="03D1B3CC" w14:textId="58CFE05D" w:rsidR="0043775C" w:rsidRPr="00CE3406" w:rsidRDefault="0043775C" w:rsidP="0043775C">
            <w:pPr>
              <w:jc w:val="right"/>
            </w:pPr>
            <w:r w:rsidRPr="00A61F1F">
              <w:t>2797,00</w:t>
            </w:r>
          </w:p>
        </w:tc>
        <w:tc>
          <w:tcPr>
            <w:tcW w:w="666" w:type="pct"/>
            <w:tcBorders>
              <w:top w:val="single" w:sz="4" w:space="0" w:color="auto"/>
              <w:left w:val="single" w:sz="4" w:space="0" w:color="auto"/>
              <w:bottom w:val="single" w:sz="4" w:space="0" w:color="auto"/>
              <w:right w:val="single" w:sz="4" w:space="0" w:color="auto"/>
            </w:tcBorders>
          </w:tcPr>
          <w:p w14:paraId="1EEB39B5" w14:textId="39DF37F0" w:rsidR="0043775C" w:rsidRPr="00CE3406" w:rsidRDefault="0043775C" w:rsidP="0043775C">
            <w:pPr>
              <w:jc w:val="right"/>
            </w:pPr>
            <w:r w:rsidRPr="00A61F1F">
              <w:t>1992,66</w:t>
            </w:r>
          </w:p>
        </w:tc>
      </w:tr>
      <w:tr w:rsidR="0043775C" w:rsidRPr="00CE3406" w14:paraId="4C1D4A19"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E23CD32"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E83C2C5" w14:textId="6091F9D3" w:rsidR="0043775C" w:rsidRPr="00B9443C" w:rsidRDefault="0043775C" w:rsidP="0043775C">
            <w:pPr>
              <w:rPr>
                <w:rFonts w:eastAsia="Calibri"/>
              </w:rPr>
            </w:pPr>
            <w:r>
              <w:rPr>
                <w:rFonts w:eastAsia="Calibri"/>
              </w:rPr>
              <w:t>Kelias Nr. ASV97 (Privažiuojamasis</w:t>
            </w:r>
            <w:r w:rsidRPr="00B9443C">
              <w:rPr>
                <w:rFonts w:eastAsia="Calibri"/>
              </w:rPr>
              <w:t xml:space="preserve"> kelias prie kultūros paveldo objekto nuo </w:t>
            </w:r>
            <w:proofErr w:type="spellStart"/>
            <w:r w:rsidRPr="00B9443C">
              <w:rPr>
                <w:rFonts w:eastAsia="Calibri"/>
              </w:rPr>
              <w:t>Trajecko</w:t>
            </w:r>
            <w:proofErr w:type="spellEnd"/>
            <w:r w:rsidRPr="00B9443C">
              <w:rPr>
                <w:rFonts w:eastAsia="Calibri"/>
              </w:rPr>
              <w:t xml:space="preserve"> g., Niūronių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2A198327" w14:textId="610FA233" w:rsidR="0043775C" w:rsidRPr="00B9443C" w:rsidRDefault="0043775C" w:rsidP="0043775C">
            <w:pPr>
              <w:rPr>
                <w:rFonts w:eastAsia="Calibri"/>
              </w:rPr>
            </w:pPr>
            <w:r w:rsidRPr="00B9443C">
              <w:rPr>
                <w:rFonts w:eastAsia="Calibri"/>
              </w:rPr>
              <w:t>Niūronių k.</w:t>
            </w:r>
            <w:r>
              <w:rPr>
                <w:rFonts w:eastAsia="Calibri"/>
              </w:rPr>
              <w:t xml:space="preserve">, </w:t>
            </w:r>
            <w:r w:rsidRPr="00B9443C">
              <w:rPr>
                <w:rFonts w:eastAsia="Calibri"/>
              </w:rPr>
              <w:t xml:space="preserve">Anykščių r. sav. </w:t>
            </w:r>
          </w:p>
          <w:p w14:paraId="0FD3BD9C"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491DCC6F" w14:textId="488D9625" w:rsidR="0043775C" w:rsidRPr="00CE3406" w:rsidRDefault="0043775C" w:rsidP="0043775C">
            <w:r w:rsidRPr="00B9443C">
              <w:rPr>
                <w:rFonts w:eastAsia="Calibri"/>
              </w:rPr>
              <w:t>4400-6452-0285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7389219" w14:textId="040407FE" w:rsidR="0043775C" w:rsidRPr="00CE3406" w:rsidRDefault="0043775C" w:rsidP="0043775C">
            <w:pPr>
              <w:jc w:val="right"/>
            </w:pPr>
            <w:r>
              <w:t>253</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0497F67" w14:textId="55C7EAC3" w:rsidR="0043775C" w:rsidRPr="00CE3406" w:rsidRDefault="0043775C" w:rsidP="0043775C">
            <w:r>
              <w:t>012859</w:t>
            </w:r>
          </w:p>
        </w:tc>
        <w:tc>
          <w:tcPr>
            <w:tcW w:w="600" w:type="pct"/>
            <w:tcBorders>
              <w:top w:val="single" w:sz="4" w:space="0" w:color="auto"/>
              <w:left w:val="single" w:sz="4" w:space="0" w:color="auto"/>
              <w:bottom w:val="single" w:sz="4" w:space="0" w:color="auto"/>
              <w:right w:val="single" w:sz="4" w:space="0" w:color="auto"/>
            </w:tcBorders>
          </w:tcPr>
          <w:p w14:paraId="4EA986B5" w14:textId="4371B819" w:rsidR="0043775C" w:rsidRPr="00CE3406" w:rsidRDefault="0043775C" w:rsidP="0043775C">
            <w:pPr>
              <w:jc w:val="right"/>
            </w:pPr>
            <w:r w:rsidRPr="00A61F1F">
              <w:t>1080,00</w:t>
            </w:r>
          </w:p>
        </w:tc>
        <w:tc>
          <w:tcPr>
            <w:tcW w:w="666" w:type="pct"/>
            <w:tcBorders>
              <w:top w:val="single" w:sz="4" w:space="0" w:color="auto"/>
              <w:left w:val="single" w:sz="4" w:space="0" w:color="auto"/>
              <w:bottom w:val="single" w:sz="4" w:space="0" w:color="auto"/>
              <w:right w:val="single" w:sz="4" w:space="0" w:color="auto"/>
            </w:tcBorders>
          </w:tcPr>
          <w:p w14:paraId="58A1A3FF" w14:textId="21850B03" w:rsidR="0043775C" w:rsidRPr="00CE3406" w:rsidRDefault="0043775C" w:rsidP="0043775C">
            <w:pPr>
              <w:jc w:val="right"/>
            </w:pPr>
            <w:r w:rsidRPr="00A61F1F">
              <w:t>769,35</w:t>
            </w:r>
          </w:p>
        </w:tc>
      </w:tr>
      <w:tr w:rsidR="0043775C" w:rsidRPr="00CE3406" w14:paraId="6195AA58"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3DC6ADF"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9FCE831" w14:textId="172F74DB" w:rsidR="0043775C" w:rsidRPr="00B9443C" w:rsidRDefault="0043775C" w:rsidP="0043775C">
            <w:pPr>
              <w:rPr>
                <w:rFonts w:eastAsia="Calibri"/>
              </w:rPr>
            </w:pPr>
            <w:r>
              <w:rPr>
                <w:rFonts w:eastAsia="Calibri"/>
              </w:rPr>
              <w:t>Kelias Nr. ASV99 (Privažiuojamasis</w:t>
            </w:r>
            <w:r w:rsidRPr="00B9443C">
              <w:rPr>
                <w:rFonts w:eastAsia="Calibri"/>
              </w:rPr>
              <w:t xml:space="preserve"> kelias prie gyvenamųjų namų nuo Klevų g., </w:t>
            </w:r>
            <w:proofErr w:type="spellStart"/>
            <w:r w:rsidRPr="00B9443C">
              <w:rPr>
                <w:rFonts w:eastAsia="Calibri"/>
              </w:rPr>
              <w:t>Naujonių</w:t>
            </w:r>
            <w:proofErr w:type="spellEnd"/>
            <w:r w:rsidRPr="00B9443C">
              <w:rPr>
                <w:rFonts w:eastAsia="Calibri"/>
              </w:rPr>
              <w:t xml:space="preserve">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5D597944" w14:textId="70CA09E6" w:rsidR="0043775C" w:rsidRPr="00B9443C" w:rsidRDefault="0043775C" w:rsidP="0043775C">
            <w:pPr>
              <w:rPr>
                <w:rFonts w:eastAsia="Calibri"/>
              </w:rPr>
            </w:pPr>
            <w:proofErr w:type="spellStart"/>
            <w:r w:rsidRPr="00B9443C">
              <w:rPr>
                <w:rFonts w:eastAsia="Calibri"/>
              </w:rPr>
              <w:t>Naujonių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26649152"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7B27B161" w14:textId="17BE5C00" w:rsidR="0043775C" w:rsidRPr="00CE3406" w:rsidRDefault="0043775C" w:rsidP="0043775C">
            <w:r w:rsidRPr="00B9443C">
              <w:rPr>
                <w:rFonts w:eastAsia="Calibri"/>
              </w:rPr>
              <w:t>4400-6452-1571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CCCD817" w14:textId="146124C4" w:rsidR="0043775C" w:rsidRPr="00CE3406" w:rsidRDefault="0043775C" w:rsidP="0043775C">
            <w:pPr>
              <w:jc w:val="right"/>
            </w:pPr>
            <w:r>
              <w:t>157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198ABBF4" w14:textId="2491BC80" w:rsidR="0043775C" w:rsidRPr="00CE3406" w:rsidRDefault="0043775C" w:rsidP="0043775C">
            <w:r>
              <w:t>012860</w:t>
            </w:r>
          </w:p>
        </w:tc>
        <w:tc>
          <w:tcPr>
            <w:tcW w:w="600" w:type="pct"/>
            <w:tcBorders>
              <w:top w:val="single" w:sz="4" w:space="0" w:color="auto"/>
              <w:left w:val="single" w:sz="4" w:space="0" w:color="auto"/>
              <w:bottom w:val="single" w:sz="4" w:space="0" w:color="auto"/>
              <w:right w:val="single" w:sz="4" w:space="0" w:color="auto"/>
            </w:tcBorders>
          </w:tcPr>
          <w:p w14:paraId="7A59520F" w14:textId="080433E1" w:rsidR="0043775C" w:rsidRPr="00CE3406" w:rsidRDefault="0043775C" w:rsidP="0043775C">
            <w:pPr>
              <w:jc w:val="right"/>
            </w:pPr>
            <w:r w:rsidRPr="00A61F1F">
              <w:t>765,00</w:t>
            </w:r>
          </w:p>
        </w:tc>
        <w:tc>
          <w:tcPr>
            <w:tcW w:w="666" w:type="pct"/>
            <w:tcBorders>
              <w:top w:val="single" w:sz="4" w:space="0" w:color="auto"/>
              <w:left w:val="single" w:sz="4" w:space="0" w:color="auto"/>
              <w:bottom w:val="single" w:sz="4" w:space="0" w:color="auto"/>
              <w:right w:val="single" w:sz="4" w:space="0" w:color="auto"/>
            </w:tcBorders>
          </w:tcPr>
          <w:p w14:paraId="4FAE0228" w14:textId="244704A6" w:rsidR="0043775C" w:rsidRPr="00CE3406" w:rsidRDefault="0043775C" w:rsidP="0043775C">
            <w:pPr>
              <w:jc w:val="right"/>
            </w:pPr>
            <w:r w:rsidRPr="00A61F1F">
              <w:t>544,79</w:t>
            </w:r>
          </w:p>
        </w:tc>
      </w:tr>
      <w:tr w:rsidR="0043775C" w:rsidRPr="00CE3406" w14:paraId="3958A591"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53790FB"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FC1CF57" w14:textId="1160BDCD" w:rsidR="0043775C" w:rsidRPr="00B9443C" w:rsidRDefault="0043775C" w:rsidP="0043775C">
            <w:pPr>
              <w:rPr>
                <w:rFonts w:eastAsia="Calibri"/>
              </w:rPr>
            </w:pPr>
            <w:r>
              <w:rPr>
                <w:rFonts w:eastAsia="Calibri"/>
              </w:rPr>
              <w:t>Kelias Nr. ASV132 (Privažiuojamasis</w:t>
            </w:r>
            <w:r w:rsidRPr="00B9443C">
              <w:rPr>
                <w:rFonts w:eastAsia="Calibri"/>
              </w:rPr>
              <w:t xml:space="preserve"> kelias prie gamybinių pastatų Pagirių k. nuo kelio Nr. A241</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593C147F" w14:textId="6334C111" w:rsidR="0043775C" w:rsidRPr="00CE3406" w:rsidRDefault="0043775C" w:rsidP="0043775C">
            <w:r w:rsidRPr="00B9443C">
              <w:rPr>
                <w:rFonts w:eastAsia="Calibri"/>
              </w:rP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0EB2872" w14:textId="593A03FE" w:rsidR="0043775C" w:rsidRPr="00CE3406" w:rsidRDefault="0043775C" w:rsidP="0043775C">
            <w:r w:rsidRPr="00B9443C">
              <w:rPr>
                <w:rFonts w:eastAsia="Calibri"/>
              </w:rPr>
              <w:t>4400-6460-1196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87B953A" w14:textId="5FB52F24" w:rsidR="0043775C" w:rsidRPr="00CE3406" w:rsidRDefault="0043775C" w:rsidP="0043775C">
            <w:pPr>
              <w:jc w:val="right"/>
            </w:pPr>
            <w:r>
              <w:t>661</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081896A2" w14:textId="057A4762" w:rsidR="0043775C" w:rsidRPr="00CE3406" w:rsidRDefault="0043775C" w:rsidP="0043775C">
            <w:r>
              <w:t>012863</w:t>
            </w:r>
          </w:p>
        </w:tc>
        <w:tc>
          <w:tcPr>
            <w:tcW w:w="600" w:type="pct"/>
            <w:tcBorders>
              <w:top w:val="single" w:sz="4" w:space="0" w:color="auto"/>
              <w:left w:val="single" w:sz="4" w:space="0" w:color="auto"/>
              <w:bottom w:val="single" w:sz="4" w:space="0" w:color="auto"/>
              <w:right w:val="single" w:sz="4" w:space="0" w:color="auto"/>
            </w:tcBorders>
          </w:tcPr>
          <w:p w14:paraId="3257800C" w14:textId="7CB05C9D" w:rsidR="0043775C" w:rsidRPr="00CE3406" w:rsidRDefault="0043775C" w:rsidP="0043775C">
            <w:pPr>
              <w:jc w:val="right"/>
            </w:pPr>
            <w:r w:rsidRPr="00A61F1F">
              <w:t>2629,00</w:t>
            </w:r>
          </w:p>
        </w:tc>
        <w:tc>
          <w:tcPr>
            <w:tcW w:w="666" w:type="pct"/>
            <w:tcBorders>
              <w:top w:val="single" w:sz="4" w:space="0" w:color="auto"/>
              <w:left w:val="single" w:sz="4" w:space="0" w:color="auto"/>
              <w:bottom w:val="single" w:sz="4" w:space="0" w:color="auto"/>
              <w:right w:val="single" w:sz="4" w:space="0" w:color="auto"/>
            </w:tcBorders>
          </w:tcPr>
          <w:p w14:paraId="61D812DD" w14:textId="14DDE275" w:rsidR="0043775C" w:rsidRPr="00CE3406" w:rsidRDefault="0043775C" w:rsidP="0043775C">
            <w:pPr>
              <w:jc w:val="right"/>
            </w:pPr>
            <w:r w:rsidRPr="00A61F1F">
              <w:t>1872,98</w:t>
            </w:r>
          </w:p>
        </w:tc>
      </w:tr>
      <w:tr w:rsidR="0043775C" w:rsidRPr="00CE3406" w14:paraId="7D98FFC3"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EB7050F"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E4A0B8E" w14:textId="2AFF821C" w:rsidR="0043775C" w:rsidRPr="00B9443C" w:rsidRDefault="0043775C" w:rsidP="0043775C">
            <w:pPr>
              <w:rPr>
                <w:rFonts w:eastAsia="Calibri"/>
              </w:rPr>
            </w:pPr>
            <w:r>
              <w:rPr>
                <w:rFonts w:eastAsia="Calibri"/>
              </w:rPr>
              <w:t>Kelias Nr. ASV169 (Privažiuojamasis</w:t>
            </w:r>
            <w:r w:rsidRPr="00B9443C">
              <w:rPr>
                <w:rFonts w:eastAsia="Calibri"/>
              </w:rPr>
              <w:t xml:space="preserve"> kelias prie gyvenamųjų namų </w:t>
            </w:r>
            <w:proofErr w:type="spellStart"/>
            <w:r w:rsidRPr="00B9443C">
              <w:rPr>
                <w:rFonts w:eastAsia="Calibri"/>
              </w:rPr>
              <w:t>Šlavėnų</w:t>
            </w:r>
            <w:proofErr w:type="spellEnd"/>
            <w:r w:rsidRPr="00B9443C">
              <w:rPr>
                <w:rFonts w:eastAsia="Calibri"/>
              </w:rPr>
              <w:t xml:space="preserve"> k. nuo kelio Nr. 1225</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5BE51323" w14:textId="26D9A345" w:rsidR="0043775C" w:rsidRPr="00B9443C" w:rsidRDefault="0043775C" w:rsidP="0043775C">
            <w:pPr>
              <w:rPr>
                <w:rFonts w:eastAsia="Calibri"/>
              </w:rPr>
            </w:pPr>
            <w:proofErr w:type="spellStart"/>
            <w:r w:rsidRPr="00B9443C">
              <w:rPr>
                <w:rFonts w:eastAsia="Calibri"/>
              </w:rPr>
              <w:t>Šlavėnų</w:t>
            </w:r>
            <w:proofErr w:type="spellEnd"/>
            <w:r w:rsidRPr="00B9443C">
              <w:rPr>
                <w:rFonts w:eastAsia="Calibri"/>
              </w:rPr>
              <w:t xml:space="preserve"> k.</w:t>
            </w:r>
            <w:r>
              <w:rPr>
                <w:rFonts w:eastAsia="Calibri"/>
              </w:rPr>
              <w:t xml:space="preserve">, </w:t>
            </w:r>
            <w:r w:rsidRPr="00B9443C">
              <w:rPr>
                <w:rFonts w:eastAsia="Calibri"/>
              </w:rPr>
              <w:t xml:space="preserve">Anykščių r. sav. </w:t>
            </w:r>
          </w:p>
          <w:p w14:paraId="79AA3135"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112EAA61" w14:textId="756F3A0A" w:rsidR="0043775C" w:rsidRPr="00CE3406" w:rsidRDefault="0043775C" w:rsidP="0043775C">
            <w:r w:rsidRPr="00B9443C">
              <w:rPr>
                <w:rFonts w:eastAsia="Calibri"/>
              </w:rPr>
              <w:t>4400-6463-5730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64B02E9" w14:textId="2BAB905C" w:rsidR="0043775C" w:rsidRPr="00CE3406" w:rsidRDefault="0043775C" w:rsidP="0043775C">
            <w:pPr>
              <w:jc w:val="right"/>
            </w:pPr>
            <w:r>
              <w:t>69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46BB7CE9" w14:textId="31A3A628" w:rsidR="0043775C" w:rsidRPr="00CE3406" w:rsidRDefault="0043775C" w:rsidP="0043775C">
            <w:r>
              <w:t>012866</w:t>
            </w:r>
          </w:p>
        </w:tc>
        <w:tc>
          <w:tcPr>
            <w:tcW w:w="600" w:type="pct"/>
            <w:tcBorders>
              <w:top w:val="single" w:sz="4" w:space="0" w:color="auto"/>
              <w:left w:val="single" w:sz="4" w:space="0" w:color="auto"/>
              <w:bottom w:val="single" w:sz="4" w:space="0" w:color="auto"/>
              <w:right w:val="single" w:sz="4" w:space="0" w:color="auto"/>
            </w:tcBorders>
          </w:tcPr>
          <w:p w14:paraId="21B3CF70" w14:textId="5B75008E" w:rsidR="0043775C" w:rsidRPr="00CE3406" w:rsidRDefault="0043775C" w:rsidP="0043775C">
            <w:pPr>
              <w:jc w:val="right"/>
            </w:pPr>
            <w:r w:rsidRPr="00A61F1F">
              <w:t>270,58</w:t>
            </w:r>
          </w:p>
        </w:tc>
        <w:tc>
          <w:tcPr>
            <w:tcW w:w="666" w:type="pct"/>
            <w:tcBorders>
              <w:top w:val="single" w:sz="4" w:space="0" w:color="auto"/>
              <w:left w:val="single" w:sz="4" w:space="0" w:color="auto"/>
              <w:bottom w:val="single" w:sz="4" w:space="0" w:color="auto"/>
              <w:right w:val="single" w:sz="4" w:space="0" w:color="auto"/>
            </w:tcBorders>
          </w:tcPr>
          <w:p w14:paraId="0A29B888" w14:textId="32A32386" w:rsidR="0043775C" w:rsidRPr="00CE3406" w:rsidRDefault="0043775C" w:rsidP="0043775C">
            <w:pPr>
              <w:jc w:val="right"/>
            </w:pPr>
            <w:r w:rsidRPr="00A61F1F">
              <w:t>192,37</w:t>
            </w:r>
          </w:p>
        </w:tc>
      </w:tr>
      <w:tr w:rsidR="0043775C" w:rsidRPr="00CE3406" w14:paraId="26BEB91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ECCB79F"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EAD296C" w14:textId="74D2D41C" w:rsidR="0043775C" w:rsidRPr="00B9443C" w:rsidRDefault="0043775C" w:rsidP="0043775C">
            <w:pPr>
              <w:rPr>
                <w:rFonts w:eastAsia="Calibri"/>
              </w:rPr>
            </w:pPr>
            <w:r>
              <w:rPr>
                <w:rFonts w:eastAsia="Calibri"/>
              </w:rPr>
              <w:t>Kelias Nr. ASV240 (Privažiuojamasis</w:t>
            </w:r>
            <w:r w:rsidRPr="00B9443C">
              <w:rPr>
                <w:rFonts w:eastAsia="Calibri"/>
              </w:rPr>
              <w:t xml:space="preserve"> kelias prie gyvenamųjų namų nuo Muziejaus g., Niūronių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6510EB0D" w14:textId="7B6CED70" w:rsidR="0043775C" w:rsidRPr="00B9443C" w:rsidRDefault="0043775C" w:rsidP="0043775C">
            <w:pPr>
              <w:rPr>
                <w:rFonts w:eastAsia="Calibri"/>
              </w:rPr>
            </w:pPr>
            <w:r w:rsidRPr="00B9443C">
              <w:rPr>
                <w:rFonts w:eastAsia="Calibri"/>
              </w:rPr>
              <w:t>Niūronių k.</w:t>
            </w:r>
            <w:r>
              <w:rPr>
                <w:rFonts w:eastAsia="Calibri"/>
              </w:rPr>
              <w:t xml:space="preserve">, </w:t>
            </w:r>
            <w:r w:rsidRPr="00B9443C">
              <w:rPr>
                <w:rFonts w:eastAsia="Calibri"/>
              </w:rPr>
              <w:t xml:space="preserve">Anykščių r. sav. </w:t>
            </w:r>
          </w:p>
          <w:p w14:paraId="541B0C32"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2CAFACA9" w14:textId="4E2AC3E5" w:rsidR="0043775C" w:rsidRPr="00CE3406" w:rsidRDefault="0043775C" w:rsidP="0043775C">
            <w:r w:rsidRPr="00B9443C">
              <w:rPr>
                <w:rFonts w:eastAsia="Calibri"/>
              </w:rPr>
              <w:t>4400-6452-0296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7FA8B5" w14:textId="6992C4C9" w:rsidR="0043775C" w:rsidRPr="00CE3406" w:rsidRDefault="0043775C" w:rsidP="0043775C">
            <w:pPr>
              <w:jc w:val="right"/>
            </w:pPr>
            <w:r>
              <w:t>99</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E781560" w14:textId="64927AC1" w:rsidR="0043775C" w:rsidRPr="00CE3406" w:rsidRDefault="0043775C" w:rsidP="0043775C">
            <w:r>
              <w:t>012868</w:t>
            </w:r>
          </w:p>
        </w:tc>
        <w:tc>
          <w:tcPr>
            <w:tcW w:w="600" w:type="pct"/>
            <w:tcBorders>
              <w:top w:val="single" w:sz="4" w:space="0" w:color="auto"/>
              <w:left w:val="single" w:sz="4" w:space="0" w:color="auto"/>
              <w:bottom w:val="single" w:sz="4" w:space="0" w:color="auto"/>
              <w:right w:val="single" w:sz="4" w:space="0" w:color="auto"/>
            </w:tcBorders>
          </w:tcPr>
          <w:p w14:paraId="1FD8D3C0" w14:textId="0AF77941" w:rsidR="0043775C" w:rsidRPr="00CE3406" w:rsidRDefault="0043775C" w:rsidP="0043775C">
            <w:pPr>
              <w:jc w:val="right"/>
            </w:pPr>
            <w:r w:rsidRPr="00A61F1F">
              <w:t>401,00</w:t>
            </w:r>
          </w:p>
        </w:tc>
        <w:tc>
          <w:tcPr>
            <w:tcW w:w="666" w:type="pct"/>
            <w:tcBorders>
              <w:top w:val="single" w:sz="4" w:space="0" w:color="auto"/>
              <w:left w:val="single" w:sz="4" w:space="0" w:color="auto"/>
              <w:bottom w:val="single" w:sz="4" w:space="0" w:color="auto"/>
              <w:right w:val="single" w:sz="4" w:space="0" w:color="auto"/>
            </w:tcBorders>
          </w:tcPr>
          <w:p w14:paraId="5C40385A" w14:textId="52F3603E" w:rsidR="0043775C" w:rsidRPr="00CE3406" w:rsidRDefault="0043775C" w:rsidP="0043775C">
            <w:pPr>
              <w:jc w:val="right"/>
            </w:pPr>
            <w:r w:rsidRPr="00A61F1F">
              <w:t>285,71</w:t>
            </w:r>
          </w:p>
        </w:tc>
      </w:tr>
      <w:tr w:rsidR="0043775C" w:rsidRPr="00CE3406" w14:paraId="4CC5242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16FD979"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AF6B0CE" w14:textId="65E91B97" w:rsidR="0043775C" w:rsidRPr="00B9443C" w:rsidRDefault="0043775C" w:rsidP="0043775C">
            <w:pPr>
              <w:rPr>
                <w:rFonts w:eastAsia="Calibri"/>
              </w:rPr>
            </w:pPr>
            <w:r>
              <w:rPr>
                <w:rFonts w:eastAsia="Calibri"/>
              </w:rPr>
              <w:t>Kelias Nr. ASV244 (Pravažiuojamasis</w:t>
            </w:r>
            <w:r w:rsidRPr="00B9443C">
              <w:rPr>
                <w:rFonts w:eastAsia="Calibri"/>
              </w:rPr>
              <w:t xml:space="preserve"> kelias nuo Parko g., </w:t>
            </w:r>
            <w:proofErr w:type="spellStart"/>
            <w:r w:rsidRPr="00B9443C">
              <w:rPr>
                <w:rFonts w:eastAsia="Calibri"/>
              </w:rPr>
              <w:t>Kuniškių</w:t>
            </w:r>
            <w:proofErr w:type="spellEnd"/>
            <w:r w:rsidRPr="00B9443C">
              <w:rPr>
                <w:rFonts w:eastAsia="Calibri"/>
              </w:rPr>
              <w:t xml:space="preserve"> k. iki kelio Nr. A256</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4E98B01" w14:textId="319C1C04" w:rsidR="0043775C" w:rsidRPr="00CE3406" w:rsidRDefault="0043775C" w:rsidP="0043775C">
            <w:r w:rsidRPr="00B9443C">
              <w:rPr>
                <w:rFonts w:eastAsia="Calibri"/>
              </w:rP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E8679BB" w14:textId="2C8E0032" w:rsidR="0043775C" w:rsidRPr="00CE3406" w:rsidRDefault="0043775C" w:rsidP="0043775C">
            <w:r w:rsidRPr="00B9443C">
              <w:rPr>
                <w:rFonts w:eastAsia="Calibri"/>
              </w:rPr>
              <w:t>4400-6452-1339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7F8E902" w14:textId="4021E75F" w:rsidR="0043775C" w:rsidRPr="00CE3406" w:rsidRDefault="0043775C" w:rsidP="0043775C">
            <w:pPr>
              <w:jc w:val="right"/>
            </w:pPr>
            <w:r>
              <w:t>457</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730F9EC1" w14:textId="6A0F66F2" w:rsidR="0043775C" w:rsidRPr="00CE3406" w:rsidRDefault="0043775C" w:rsidP="0043775C">
            <w:r>
              <w:t>012869</w:t>
            </w:r>
          </w:p>
        </w:tc>
        <w:tc>
          <w:tcPr>
            <w:tcW w:w="600" w:type="pct"/>
            <w:tcBorders>
              <w:top w:val="single" w:sz="4" w:space="0" w:color="auto"/>
              <w:left w:val="single" w:sz="4" w:space="0" w:color="auto"/>
              <w:bottom w:val="single" w:sz="4" w:space="0" w:color="auto"/>
              <w:right w:val="single" w:sz="4" w:space="0" w:color="auto"/>
            </w:tcBorders>
          </w:tcPr>
          <w:p w14:paraId="394A58AF" w14:textId="59D988D3" w:rsidR="0043775C" w:rsidRPr="00CE3406" w:rsidRDefault="0043775C" w:rsidP="0043775C">
            <w:pPr>
              <w:jc w:val="right"/>
            </w:pPr>
            <w:r w:rsidRPr="00A61F1F">
              <w:t>1743,00</w:t>
            </w:r>
          </w:p>
        </w:tc>
        <w:tc>
          <w:tcPr>
            <w:tcW w:w="666" w:type="pct"/>
            <w:tcBorders>
              <w:top w:val="single" w:sz="4" w:space="0" w:color="auto"/>
              <w:left w:val="single" w:sz="4" w:space="0" w:color="auto"/>
              <w:bottom w:val="single" w:sz="4" w:space="0" w:color="auto"/>
              <w:right w:val="single" w:sz="4" w:space="0" w:color="auto"/>
            </w:tcBorders>
          </w:tcPr>
          <w:p w14:paraId="7439141A" w14:textId="0962E0CB" w:rsidR="0043775C" w:rsidRPr="00CE3406" w:rsidRDefault="0043775C" w:rsidP="0043775C">
            <w:pPr>
              <w:jc w:val="right"/>
            </w:pPr>
            <w:r w:rsidRPr="00A61F1F">
              <w:t>1241,81</w:t>
            </w:r>
          </w:p>
        </w:tc>
      </w:tr>
      <w:tr w:rsidR="0043775C" w:rsidRPr="00CE3406" w14:paraId="1521B0FA"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B79F207"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046B58F" w14:textId="727F776F" w:rsidR="0043775C" w:rsidRPr="00B9443C" w:rsidRDefault="0043775C" w:rsidP="0043775C">
            <w:pPr>
              <w:rPr>
                <w:rFonts w:eastAsia="Calibri"/>
              </w:rPr>
            </w:pPr>
            <w:r>
              <w:rPr>
                <w:rFonts w:eastAsia="Calibri"/>
              </w:rPr>
              <w:t>Kelias Nr. ASV247 (Pravažiuojamasis</w:t>
            </w:r>
            <w:r w:rsidRPr="00B9443C">
              <w:rPr>
                <w:rFonts w:eastAsia="Calibri"/>
              </w:rPr>
              <w:t xml:space="preserve"> kelias nuo kelio Nr. 120 iki Vienuolio g., Ažuožerių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3295A9AC" w14:textId="66D29724" w:rsidR="0043775C" w:rsidRPr="00B9443C" w:rsidRDefault="0043775C" w:rsidP="0043775C">
            <w:pPr>
              <w:rPr>
                <w:rFonts w:eastAsia="Calibri"/>
              </w:rPr>
            </w:pPr>
            <w:r w:rsidRPr="00B9443C">
              <w:rPr>
                <w:rFonts w:eastAsia="Calibri"/>
              </w:rPr>
              <w:t>Ažuožerių k.</w:t>
            </w:r>
            <w:r>
              <w:rPr>
                <w:rFonts w:eastAsia="Calibri"/>
              </w:rPr>
              <w:t xml:space="preserve">, </w:t>
            </w:r>
            <w:r w:rsidRPr="00B9443C">
              <w:rPr>
                <w:rFonts w:eastAsia="Calibri"/>
              </w:rPr>
              <w:t xml:space="preserve">Anykščių r. sav. </w:t>
            </w:r>
          </w:p>
          <w:p w14:paraId="23AFFF93" w14:textId="77777777" w:rsidR="0043775C" w:rsidRPr="00CE3406" w:rsidRDefault="0043775C" w:rsidP="0043775C"/>
        </w:tc>
        <w:tc>
          <w:tcPr>
            <w:tcW w:w="867" w:type="pct"/>
            <w:tcBorders>
              <w:top w:val="single" w:sz="4" w:space="0" w:color="auto"/>
              <w:left w:val="single" w:sz="4" w:space="0" w:color="auto"/>
              <w:bottom w:val="single" w:sz="4" w:space="0" w:color="auto"/>
              <w:right w:val="single" w:sz="4" w:space="0" w:color="auto"/>
            </w:tcBorders>
            <w:shd w:val="clear" w:color="auto" w:fill="auto"/>
          </w:tcPr>
          <w:p w14:paraId="31EC6EF7" w14:textId="37A3BFCC" w:rsidR="0043775C" w:rsidRPr="00CE3406" w:rsidRDefault="0043775C" w:rsidP="0043775C">
            <w:r w:rsidRPr="00B9443C">
              <w:rPr>
                <w:rFonts w:eastAsia="Calibri"/>
              </w:rPr>
              <w:t>4400-6460-5374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669B4EC" w14:textId="20C885A2" w:rsidR="0043775C" w:rsidRPr="00CE3406" w:rsidRDefault="0043775C" w:rsidP="0043775C">
            <w:pPr>
              <w:jc w:val="right"/>
            </w:pPr>
            <w:r>
              <w:t>180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04EAE9B" w14:textId="5E33E47F" w:rsidR="0043775C" w:rsidRPr="00CE3406" w:rsidRDefault="0043775C" w:rsidP="0043775C">
            <w:r>
              <w:t>012870</w:t>
            </w:r>
          </w:p>
        </w:tc>
        <w:tc>
          <w:tcPr>
            <w:tcW w:w="600" w:type="pct"/>
            <w:tcBorders>
              <w:top w:val="single" w:sz="4" w:space="0" w:color="auto"/>
              <w:left w:val="single" w:sz="4" w:space="0" w:color="auto"/>
              <w:bottom w:val="single" w:sz="4" w:space="0" w:color="auto"/>
              <w:right w:val="single" w:sz="4" w:space="0" w:color="auto"/>
            </w:tcBorders>
          </w:tcPr>
          <w:p w14:paraId="558D4739" w14:textId="315692EE" w:rsidR="0043775C" w:rsidRPr="00CE3406" w:rsidRDefault="0043775C" w:rsidP="0043775C">
            <w:pPr>
              <w:jc w:val="right"/>
            </w:pPr>
            <w:r w:rsidRPr="00A61F1F">
              <w:t>2471,00</w:t>
            </w:r>
          </w:p>
        </w:tc>
        <w:tc>
          <w:tcPr>
            <w:tcW w:w="666" w:type="pct"/>
            <w:tcBorders>
              <w:top w:val="single" w:sz="4" w:space="0" w:color="auto"/>
              <w:left w:val="single" w:sz="4" w:space="0" w:color="auto"/>
              <w:bottom w:val="single" w:sz="4" w:space="0" w:color="auto"/>
              <w:right w:val="single" w:sz="4" w:space="0" w:color="auto"/>
            </w:tcBorders>
          </w:tcPr>
          <w:p w14:paraId="27F24A86" w14:textId="614F7D5D" w:rsidR="0043775C" w:rsidRPr="00CE3406" w:rsidRDefault="0043775C" w:rsidP="0043775C">
            <w:pPr>
              <w:jc w:val="right"/>
            </w:pPr>
            <w:r w:rsidRPr="00A61F1F">
              <w:t>1760,14</w:t>
            </w:r>
          </w:p>
        </w:tc>
      </w:tr>
      <w:tr w:rsidR="0043775C" w:rsidRPr="00CE3406" w14:paraId="79E6B83D"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AECFAE1"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06163E0" w14:textId="05D349A5" w:rsidR="0043775C" w:rsidRPr="00B9443C" w:rsidRDefault="0043775C" w:rsidP="0043775C">
            <w:pPr>
              <w:rPr>
                <w:rFonts w:eastAsia="Calibri"/>
              </w:rPr>
            </w:pPr>
            <w:r>
              <w:rPr>
                <w:rFonts w:eastAsia="Calibri"/>
              </w:rPr>
              <w:t>Kelias Nr. ASV249 (Privažiuojamasis</w:t>
            </w:r>
            <w:r w:rsidRPr="00B9443C">
              <w:rPr>
                <w:rFonts w:eastAsia="Calibri"/>
              </w:rPr>
              <w:t xml:space="preserve"> kelias prie gyvenamųjų namų nuo Draugystės g., Pagirių k.</w:t>
            </w:r>
            <w:r>
              <w:rPr>
                <w:rFonts w:eastAsia="Calibri"/>
              </w:rPr>
              <w:t>)</w:t>
            </w:r>
          </w:p>
        </w:tc>
        <w:tc>
          <w:tcPr>
            <w:tcW w:w="800" w:type="pct"/>
            <w:tcBorders>
              <w:top w:val="single" w:sz="4" w:space="0" w:color="auto"/>
              <w:left w:val="single" w:sz="4" w:space="0" w:color="auto"/>
              <w:bottom w:val="single" w:sz="4" w:space="0" w:color="auto"/>
              <w:right w:val="single" w:sz="4" w:space="0" w:color="auto"/>
            </w:tcBorders>
          </w:tcPr>
          <w:p w14:paraId="134175EC" w14:textId="1E703306" w:rsidR="0043775C" w:rsidRPr="00CE3406" w:rsidRDefault="0043775C" w:rsidP="0043775C">
            <w:r w:rsidRPr="00B9443C">
              <w:rPr>
                <w:rFonts w:eastAsia="Calibri"/>
              </w:rP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155A7A4" w14:textId="28EDEF93" w:rsidR="0043775C" w:rsidRPr="00CE3406" w:rsidRDefault="0043775C" w:rsidP="0043775C">
            <w:r w:rsidRPr="00B9443C">
              <w:rPr>
                <w:rFonts w:eastAsia="Calibri"/>
              </w:rPr>
              <w:t>4400-6462-8791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0D0E4D" w14:textId="36FEE910" w:rsidR="0043775C" w:rsidRPr="00CE3406" w:rsidRDefault="0043775C" w:rsidP="0043775C">
            <w:pPr>
              <w:jc w:val="right"/>
            </w:pPr>
            <w:r>
              <w:t>510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35EA8401" w14:textId="0EA570E3" w:rsidR="0043775C" w:rsidRPr="00CE3406" w:rsidRDefault="0043775C" w:rsidP="0043775C">
            <w:r>
              <w:t>012872</w:t>
            </w:r>
          </w:p>
        </w:tc>
        <w:tc>
          <w:tcPr>
            <w:tcW w:w="600" w:type="pct"/>
            <w:tcBorders>
              <w:top w:val="single" w:sz="4" w:space="0" w:color="auto"/>
              <w:left w:val="single" w:sz="4" w:space="0" w:color="auto"/>
              <w:bottom w:val="single" w:sz="4" w:space="0" w:color="auto"/>
              <w:right w:val="single" w:sz="4" w:space="0" w:color="auto"/>
            </w:tcBorders>
          </w:tcPr>
          <w:p w14:paraId="00D6E0A6" w14:textId="41894EDF" w:rsidR="0043775C" w:rsidRPr="00CE3406" w:rsidRDefault="0043775C" w:rsidP="0043775C">
            <w:pPr>
              <w:jc w:val="right"/>
            </w:pPr>
            <w:r w:rsidRPr="00A61F1F">
              <w:t>2208,00</w:t>
            </w:r>
          </w:p>
        </w:tc>
        <w:tc>
          <w:tcPr>
            <w:tcW w:w="666" w:type="pct"/>
            <w:tcBorders>
              <w:top w:val="single" w:sz="4" w:space="0" w:color="auto"/>
              <w:left w:val="single" w:sz="4" w:space="0" w:color="auto"/>
              <w:bottom w:val="single" w:sz="4" w:space="0" w:color="auto"/>
              <w:right w:val="single" w:sz="4" w:space="0" w:color="auto"/>
            </w:tcBorders>
          </w:tcPr>
          <w:p w14:paraId="4E750251" w14:textId="4BA3A50A" w:rsidR="0043775C" w:rsidRPr="00CE3406" w:rsidRDefault="0043775C" w:rsidP="0043775C">
            <w:pPr>
              <w:jc w:val="right"/>
            </w:pPr>
            <w:r w:rsidRPr="00A61F1F">
              <w:t>1572,89</w:t>
            </w:r>
          </w:p>
        </w:tc>
      </w:tr>
      <w:tr w:rsidR="0043775C" w:rsidRPr="00CE3406" w14:paraId="799B8962" w14:textId="77777777" w:rsidTr="00CF5346">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06B963D" w14:textId="77777777" w:rsidR="0043775C" w:rsidRPr="00CE3406" w:rsidRDefault="0043775C" w:rsidP="004377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A6F9300" w14:textId="0D15AE9E" w:rsidR="0043775C" w:rsidRPr="00B9443C" w:rsidRDefault="0043775C" w:rsidP="0043775C">
            <w:pPr>
              <w:rPr>
                <w:rFonts w:eastAsia="Calibri"/>
              </w:rPr>
            </w:pPr>
            <w:r>
              <w:rPr>
                <w:rFonts w:eastAsia="Calibri"/>
              </w:rPr>
              <w:t>Kelias Nr. ASV414 (Pravažiuojamasis</w:t>
            </w:r>
            <w:r w:rsidRPr="00B9443C">
              <w:rPr>
                <w:rFonts w:eastAsia="Calibri"/>
              </w:rPr>
              <w:t xml:space="preserve"> kelias nuo kelio Nr. A35 iki A272(</w:t>
            </w:r>
            <w:proofErr w:type="spellStart"/>
            <w:r w:rsidRPr="00B9443C">
              <w:rPr>
                <w:rFonts w:eastAsia="Calibri"/>
              </w:rPr>
              <w:t>Šlavėnų</w:t>
            </w:r>
            <w:proofErr w:type="spellEnd"/>
            <w:r w:rsidRPr="00B9443C">
              <w:rPr>
                <w:rFonts w:eastAsia="Calibri"/>
              </w:rPr>
              <w:t xml:space="preserve"> k.)</w:t>
            </w:r>
          </w:p>
        </w:tc>
        <w:tc>
          <w:tcPr>
            <w:tcW w:w="800" w:type="pct"/>
            <w:tcBorders>
              <w:top w:val="single" w:sz="4" w:space="0" w:color="auto"/>
              <w:left w:val="single" w:sz="4" w:space="0" w:color="auto"/>
              <w:bottom w:val="single" w:sz="4" w:space="0" w:color="auto"/>
              <w:right w:val="single" w:sz="4" w:space="0" w:color="auto"/>
            </w:tcBorders>
          </w:tcPr>
          <w:p w14:paraId="5567561E" w14:textId="785985DC" w:rsidR="0043775C" w:rsidRPr="00CE3406" w:rsidRDefault="0043775C" w:rsidP="0043775C">
            <w:r w:rsidRPr="00B9443C">
              <w:rPr>
                <w:rFonts w:eastAsia="Calibri"/>
              </w:rP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85FA50C" w14:textId="3E95C9B1" w:rsidR="0043775C" w:rsidRPr="00CE3406" w:rsidRDefault="0043775C" w:rsidP="0043775C">
            <w:r w:rsidRPr="00B9443C">
              <w:rPr>
                <w:rFonts w:eastAsia="Calibri"/>
              </w:rPr>
              <w:t>4400-6462-8780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84BA9A2" w14:textId="070B301D" w:rsidR="0043775C" w:rsidRPr="00CE3406" w:rsidRDefault="0043775C" w:rsidP="0043775C">
            <w:pPr>
              <w:jc w:val="right"/>
            </w:pPr>
            <w:r>
              <w:t>480</w:t>
            </w:r>
          </w:p>
        </w:tc>
        <w:tc>
          <w:tcPr>
            <w:tcW w:w="467" w:type="pct"/>
            <w:gridSpan w:val="2"/>
            <w:tcBorders>
              <w:top w:val="single" w:sz="4" w:space="0" w:color="auto"/>
              <w:left w:val="single" w:sz="4" w:space="0" w:color="auto"/>
              <w:bottom w:val="single" w:sz="4" w:space="0" w:color="auto"/>
              <w:right w:val="single" w:sz="4" w:space="0" w:color="auto"/>
            </w:tcBorders>
            <w:shd w:val="clear" w:color="auto" w:fill="auto"/>
          </w:tcPr>
          <w:p w14:paraId="59B77175" w14:textId="5502C54D" w:rsidR="0043775C" w:rsidRPr="00CE3406" w:rsidRDefault="0043775C" w:rsidP="0043775C">
            <w:r>
              <w:t>012878</w:t>
            </w:r>
          </w:p>
        </w:tc>
        <w:tc>
          <w:tcPr>
            <w:tcW w:w="600" w:type="pct"/>
            <w:tcBorders>
              <w:top w:val="single" w:sz="4" w:space="0" w:color="auto"/>
              <w:left w:val="single" w:sz="4" w:space="0" w:color="auto"/>
              <w:bottom w:val="single" w:sz="4" w:space="0" w:color="auto"/>
              <w:right w:val="single" w:sz="4" w:space="0" w:color="auto"/>
            </w:tcBorders>
          </w:tcPr>
          <w:p w14:paraId="6D888BE3" w14:textId="5FFF5D47" w:rsidR="0043775C" w:rsidRPr="00CE3406" w:rsidRDefault="0043775C" w:rsidP="0043775C">
            <w:pPr>
              <w:jc w:val="right"/>
            </w:pPr>
            <w:r w:rsidRPr="00A61F1F">
              <w:t>2531,87</w:t>
            </w:r>
          </w:p>
        </w:tc>
        <w:tc>
          <w:tcPr>
            <w:tcW w:w="666" w:type="pct"/>
            <w:tcBorders>
              <w:top w:val="single" w:sz="4" w:space="0" w:color="auto"/>
              <w:left w:val="single" w:sz="4" w:space="0" w:color="auto"/>
              <w:bottom w:val="single" w:sz="4" w:space="0" w:color="auto"/>
              <w:right w:val="single" w:sz="4" w:space="0" w:color="auto"/>
            </w:tcBorders>
          </w:tcPr>
          <w:p w14:paraId="2A6B835E" w14:textId="62AA552B" w:rsidR="0043775C" w:rsidRPr="00CE3406" w:rsidRDefault="0043775C" w:rsidP="0043775C">
            <w:pPr>
              <w:jc w:val="right"/>
            </w:pPr>
            <w:r w:rsidRPr="00A61F1F">
              <w:t>1802,90</w:t>
            </w:r>
          </w:p>
        </w:tc>
      </w:tr>
      <w:tr w:rsidR="00F82933" w:rsidRPr="00F82933" w14:paraId="3B14FD86" w14:textId="77777777" w:rsidTr="00CF5346">
        <w:trPr>
          <w:trHeight w:val="270"/>
        </w:trPr>
        <w:tc>
          <w:tcPr>
            <w:tcW w:w="3667" w:type="pct"/>
            <w:gridSpan w:val="6"/>
            <w:tcBorders>
              <w:top w:val="single" w:sz="4" w:space="0" w:color="auto"/>
              <w:bottom w:val="single" w:sz="4" w:space="0" w:color="auto"/>
              <w:right w:val="nil"/>
            </w:tcBorders>
            <w:shd w:val="clear" w:color="auto" w:fill="auto"/>
          </w:tcPr>
          <w:p w14:paraId="3993FAF7" w14:textId="77777777" w:rsidR="00F82933" w:rsidRPr="00F82933" w:rsidRDefault="00F82933" w:rsidP="00F82933">
            <w:pPr>
              <w:ind w:left="510"/>
              <w:jc w:val="right"/>
            </w:pPr>
            <w:r w:rsidRPr="00F82933">
              <w:t>Iš viso</w:t>
            </w:r>
          </w:p>
        </w:tc>
        <w:tc>
          <w:tcPr>
            <w:tcW w:w="667" w:type="pct"/>
            <w:gridSpan w:val="2"/>
            <w:tcBorders>
              <w:top w:val="nil"/>
              <w:left w:val="nil"/>
              <w:bottom w:val="single" w:sz="4" w:space="0" w:color="auto"/>
              <w:right w:val="single" w:sz="4" w:space="0" w:color="auto"/>
            </w:tcBorders>
            <w:shd w:val="clear" w:color="auto" w:fill="auto"/>
            <w:vAlign w:val="bottom"/>
          </w:tcPr>
          <w:p w14:paraId="7D0F9BC9" w14:textId="6DCFBEE3" w:rsidR="00F82933" w:rsidRPr="00F82933" w:rsidRDefault="00F82933" w:rsidP="00F82933">
            <w:pPr>
              <w:jc w:val="right"/>
            </w:pPr>
            <w:r w:rsidRPr="00F82933">
              <w:rPr>
                <w:color w:val="000000"/>
              </w:rPr>
              <w:t>4068723,82</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14:paraId="5AD867DA" w14:textId="55DAEF2B" w:rsidR="00F82933" w:rsidRPr="00F82933" w:rsidRDefault="00F82933" w:rsidP="00F82933">
            <w:pPr>
              <w:jc w:val="right"/>
            </w:pPr>
            <w:r w:rsidRPr="00F82933">
              <w:rPr>
                <w:color w:val="000000"/>
              </w:rPr>
              <w:t>486576,58</w:t>
            </w:r>
          </w:p>
        </w:tc>
      </w:tr>
    </w:tbl>
    <w:p w14:paraId="54CEA57B" w14:textId="77777777" w:rsidR="00761FE9" w:rsidRDefault="00761FE9" w:rsidP="00047929">
      <w:pPr>
        <w:jc w:val="center"/>
      </w:pPr>
    </w:p>
    <w:p w14:paraId="11772AF4" w14:textId="77777777" w:rsidR="00761FE9" w:rsidRDefault="00761FE9" w:rsidP="00047929">
      <w:pPr>
        <w:jc w:val="center"/>
      </w:pPr>
    </w:p>
    <w:bookmarkEnd w:id="3"/>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77777777"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E166DCF" w14:textId="50014DD0" w:rsidR="001A15D4" w:rsidRPr="001A15D4" w:rsidRDefault="001A15D4" w:rsidP="001A15D4">
      <w:pPr>
        <w:spacing w:after="200" w:line="360" w:lineRule="auto"/>
        <w:ind w:left="360" w:firstLine="360"/>
        <w:jc w:val="both"/>
      </w:pPr>
      <w:r w:rsidRPr="001A15D4">
        <w:t xml:space="preserve">Lietuvos Respublikos vietos savivaldos įstatymo 6 straipsnio 3 ir 32 punktai, 16 straipsnio </w:t>
      </w:r>
      <w:r w:rsidR="00DC5893">
        <w:t>1</w:t>
      </w:r>
      <w:r w:rsidRPr="001A15D4">
        <w:t xml:space="preserve"> dalis, Lietuvos Respublikos valstybės turto perėmimo savivaldybių nuosavybėn įstatymo 3 straipsnio 1 dalies 2 punktas, 4 straipsnio 1 dalis, Lietuvos Respublikos valstybės ir savivaldybių turto valdymo, naudojimo ir disponavimo juo įstatymo 6 straipsnio 1 punktas, 12 straipsnio 1 ir 2 dalys, Anykščių rajono savivaldybei nuosavybės teise priklausančio turto perdavimo valdyti, naudoti ir disponuoti juo patikėjimo teise tvarkos aprašas, patvirtintas Anykščių rajono savivaldybės tarybos 2020 m. rugpjūčio 27 d. sprendimu Nr. 1-TS-257 ,,Dėl Anykščių rajono savivaldybei nuosavybės teise priklausančio turto perdavimo valdyti, naudotis ir disponuoti juo patikėjimo teise tvarkos aprašo patvirtinimo“.</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lastRenderedPageBreak/>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2B895E63" w:rsidR="001A15D4" w:rsidRPr="00A038B8" w:rsidRDefault="001A15D4" w:rsidP="001A15D4">
      <w:pPr>
        <w:spacing w:line="360" w:lineRule="auto"/>
        <w:ind w:left="567" w:firstLine="153"/>
        <w:jc w:val="both"/>
      </w:pPr>
      <w:r w:rsidRPr="00BB7A91">
        <w:rPr>
          <w:color w:val="000000" w:themeColor="text1"/>
        </w:rPr>
        <w:t xml:space="preserve">Vadovaujantis Valstybės turto perėmimo savivaldybių nuosavybėn įstatymo 4 straipsnio 1 </w:t>
      </w:r>
      <w:r w:rsidRPr="00005FD3">
        <w:t>dalimi, sprendimo projektas 202</w:t>
      </w:r>
      <w:r w:rsidR="00AB4DC8" w:rsidRPr="00005FD3">
        <w:t>4</w:t>
      </w:r>
      <w:r w:rsidRPr="00005FD3">
        <w:t xml:space="preserve"> m.</w:t>
      </w:r>
      <w:r w:rsidR="003866C8">
        <w:t xml:space="preserve"> spalio 23</w:t>
      </w:r>
      <w:r w:rsidRPr="00005FD3">
        <w:t xml:space="preserve"> d. buvo paskelbtas viešai Savivaldybės interneto </w:t>
      </w:r>
      <w:r w:rsidRPr="00A038B8">
        <w:t>svetainėje</w:t>
      </w:r>
      <w:r w:rsidR="00B466F3">
        <w:t xml:space="preserve"> adresu </w:t>
      </w:r>
      <w:hyperlink r:id="rId9" w:history="1">
        <w:r w:rsidR="00B466F3" w:rsidRPr="008B5BDE">
          <w:rPr>
            <w:rStyle w:val="Hipersaitas"/>
          </w:rPr>
          <w:t>www.anyksciai.lt/turinys/turto-pardavimas-nuoma-ir-panauda/sprendimu-projektai/10505</w:t>
        </w:r>
      </w:hyperlink>
      <w:r w:rsidR="00B466F3">
        <w:t xml:space="preserve"> </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5B4305">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8BCDA" w14:textId="77777777" w:rsidR="008D3147" w:rsidRDefault="008D3147" w:rsidP="00B16ED7">
      <w:r>
        <w:separator/>
      </w:r>
    </w:p>
  </w:endnote>
  <w:endnote w:type="continuationSeparator" w:id="0">
    <w:p w14:paraId="32EB0784" w14:textId="77777777" w:rsidR="008D3147" w:rsidRDefault="008D3147"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EC93F" w14:textId="77777777" w:rsidR="008D3147" w:rsidRDefault="008D3147" w:rsidP="00B16ED7">
      <w:r>
        <w:separator/>
      </w:r>
    </w:p>
  </w:footnote>
  <w:footnote w:type="continuationSeparator" w:id="0">
    <w:p w14:paraId="4CBCCDFF" w14:textId="77777777" w:rsidR="008D3147" w:rsidRDefault="008D3147"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80"/>
    <w:rsid w:val="00024D52"/>
    <w:rsid w:val="000250D3"/>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231B"/>
    <w:rsid w:val="000423A2"/>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3C18"/>
    <w:rsid w:val="00063F4A"/>
    <w:rsid w:val="00064039"/>
    <w:rsid w:val="0006564D"/>
    <w:rsid w:val="00065710"/>
    <w:rsid w:val="00066151"/>
    <w:rsid w:val="00066555"/>
    <w:rsid w:val="00066590"/>
    <w:rsid w:val="00067995"/>
    <w:rsid w:val="00067C9F"/>
    <w:rsid w:val="00070499"/>
    <w:rsid w:val="0007054B"/>
    <w:rsid w:val="00070D05"/>
    <w:rsid w:val="00071F48"/>
    <w:rsid w:val="00073948"/>
    <w:rsid w:val="00073E79"/>
    <w:rsid w:val="0007485F"/>
    <w:rsid w:val="000754B7"/>
    <w:rsid w:val="00076CC6"/>
    <w:rsid w:val="0007789D"/>
    <w:rsid w:val="000808EF"/>
    <w:rsid w:val="0008140E"/>
    <w:rsid w:val="0008289F"/>
    <w:rsid w:val="00082D44"/>
    <w:rsid w:val="00083442"/>
    <w:rsid w:val="00083559"/>
    <w:rsid w:val="0008624D"/>
    <w:rsid w:val="0008634D"/>
    <w:rsid w:val="00087D9D"/>
    <w:rsid w:val="00087F61"/>
    <w:rsid w:val="0009096A"/>
    <w:rsid w:val="00090A06"/>
    <w:rsid w:val="00090E2D"/>
    <w:rsid w:val="0009167D"/>
    <w:rsid w:val="000932A7"/>
    <w:rsid w:val="0009494A"/>
    <w:rsid w:val="00095064"/>
    <w:rsid w:val="000952C0"/>
    <w:rsid w:val="000959B8"/>
    <w:rsid w:val="00096B54"/>
    <w:rsid w:val="00097B40"/>
    <w:rsid w:val="000A0173"/>
    <w:rsid w:val="000A1420"/>
    <w:rsid w:val="000A4A3E"/>
    <w:rsid w:val="000A5173"/>
    <w:rsid w:val="000A5D88"/>
    <w:rsid w:val="000A74E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10C3"/>
    <w:rsid w:val="000E12AC"/>
    <w:rsid w:val="000E4951"/>
    <w:rsid w:val="000E4CBE"/>
    <w:rsid w:val="000E5E35"/>
    <w:rsid w:val="000E620E"/>
    <w:rsid w:val="000E6C0A"/>
    <w:rsid w:val="000F3A79"/>
    <w:rsid w:val="000F3E9F"/>
    <w:rsid w:val="000F5A7C"/>
    <w:rsid w:val="001001AD"/>
    <w:rsid w:val="001007FD"/>
    <w:rsid w:val="001013BC"/>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214C"/>
    <w:rsid w:val="0012251D"/>
    <w:rsid w:val="00123681"/>
    <w:rsid w:val="001252D3"/>
    <w:rsid w:val="00130C28"/>
    <w:rsid w:val="00130DDE"/>
    <w:rsid w:val="00130EF2"/>
    <w:rsid w:val="001318F5"/>
    <w:rsid w:val="00131B7A"/>
    <w:rsid w:val="00132BFA"/>
    <w:rsid w:val="00134123"/>
    <w:rsid w:val="0013415A"/>
    <w:rsid w:val="001342DC"/>
    <w:rsid w:val="001343AB"/>
    <w:rsid w:val="00135238"/>
    <w:rsid w:val="00141D31"/>
    <w:rsid w:val="00141E5C"/>
    <w:rsid w:val="00142C33"/>
    <w:rsid w:val="001430C4"/>
    <w:rsid w:val="00144790"/>
    <w:rsid w:val="001447C9"/>
    <w:rsid w:val="001455DC"/>
    <w:rsid w:val="001462C6"/>
    <w:rsid w:val="00150B8B"/>
    <w:rsid w:val="001519E4"/>
    <w:rsid w:val="00151F24"/>
    <w:rsid w:val="001529CA"/>
    <w:rsid w:val="00153513"/>
    <w:rsid w:val="00153F8A"/>
    <w:rsid w:val="00154512"/>
    <w:rsid w:val="001545A2"/>
    <w:rsid w:val="001563A8"/>
    <w:rsid w:val="00156550"/>
    <w:rsid w:val="00156D0C"/>
    <w:rsid w:val="00157346"/>
    <w:rsid w:val="001605A0"/>
    <w:rsid w:val="0016066A"/>
    <w:rsid w:val="00162684"/>
    <w:rsid w:val="00162ABB"/>
    <w:rsid w:val="00162F29"/>
    <w:rsid w:val="0016425E"/>
    <w:rsid w:val="001648F6"/>
    <w:rsid w:val="00165130"/>
    <w:rsid w:val="00165412"/>
    <w:rsid w:val="0016621E"/>
    <w:rsid w:val="00167053"/>
    <w:rsid w:val="001676DE"/>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77CA4"/>
    <w:rsid w:val="00180C91"/>
    <w:rsid w:val="00183430"/>
    <w:rsid w:val="001838CA"/>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09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8B8"/>
    <w:rsid w:val="001C5CC3"/>
    <w:rsid w:val="001C622C"/>
    <w:rsid w:val="001C6AF8"/>
    <w:rsid w:val="001D160A"/>
    <w:rsid w:val="001D2D59"/>
    <w:rsid w:val="001D4D31"/>
    <w:rsid w:val="001D4F94"/>
    <w:rsid w:val="001D50E5"/>
    <w:rsid w:val="001D6D65"/>
    <w:rsid w:val="001D74DD"/>
    <w:rsid w:val="001E05AC"/>
    <w:rsid w:val="001E0C70"/>
    <w:rsid w:val="001E21CF"/>
    <w:rsid w:val="001E3274"/>
    <w:rsid w:val="001E3B38"/>
    <w:rsid w:val="001E45D5"/>
    <w:rsid w:val="001E64F8"/>
    <w:rsid w:val="001E6957"/>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19E5"/>
    <w:rsid w:val="00231F33"/>
    <w:rsid w:val="00234D9B"/>
    <w:rsid w:val="00235455"/>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66D2"/>
    <w:rsid w:val="00247CED"/>
    <w:rsid w:val="002507EA"/>
    <w:rsid w:val="0025092D"/>
    <w:rsid w:val="002511AF"/>
    <w:rsid w:val="00251FDD"/>
    <w:rsid w:val="00252337"/>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5E39"/>
    <w:rsid w:val="00266931"/>
    <w:rsid w:val="00270541"/>
    <w:rsid w:val="00270A97"/>
    <w:rsid w:val="00270EA7"/>
    <w:rsid w:val="002737B5"/>
    <w:rsid w:val="002760FB"/>
    <w:rsid w:val="00276472"/>
    <w:rsid w:val="00276A91"/>
    <w:rsid w:val="00277108"/>
    <w:rsid w:val="002803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3CDD"/>
    <w:rsid w:val="0029478C"/>
    <w:rsid w:val="00294993"/>
    <w:rsid w:val="00294C6D"/>
    <w:rsid w:val="002950B2"/>
    <w:rsid w:val="002952B1"/>
    <w:rsid w:val="00295D4C"/>
    <w:rsid w:val="00296463"/>
    <w:rsid w:val="00296762"/>
    <w:rsid w:val="00297296"/>
    <w:rsid w:val="00297AC1"/>
    <w:rsid w:val="002A0590"/>
    <w:rsid w:val="002A06FE"/>
    <w:rsid w:val="002A40D8"/>
    <w:rsid w:val="002A61A5"/>
    <w:rsid w:val="002A633A"/>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2652"/>
    <w:rsid w:val="002C2692"/>
    <w:rsid w:val="002C36A3"/>
    <w:rsid w:val="002C38A9"/>
    <w:rsid w:val="002C5031"/>
    <w:rsid w:val="002C53CF"/>
    <w:rsid w:val="002C573B"/>
    <w:rsid w:val="002C5798"/>
    <w:rsid w:val="002C657D"/>
    <w:rsid w:val="002C6CB2"/>
    <w:rsid w:val="002C7903"/>
    <w:rsid w:val="002C7D42"/>
    <w:rsid w:val="002D05F5"/>
    <w:rsid w:val="002D222A"/>
    <w:rsid w:val="002D2F65"/>
    <w:rsid w:val="002D5541"/>
    <w:rsid w:val="002D5C73"/>
    <w:rsid w:val="002D7256"/>
    <w:rsid w:val="002E1EC7"/>
    <w:rsid w:val="002E229D"/>
    <w:rsid w:val="002E2C44"/>
    <w:rsid w:val="002E3128"/>
    <w:rsid w:val="002E4A37"/>
    <w:rsid w:val="002E58BC"/>
    <w:rsid w:val="002E65CA"/>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6649"/>
    <w:rsid w:val="0031762A"/>
    <w:rsid w:val="00320FDF"/>
    <w:rsid w:val="003215C7"/>
    <w:rsid w:val="003225FC"/>
    <w:rsid w:val="00326ACE"/>
    <w:rsid w:val="00327515"/>
    <w:rsid w:val="00327878"/>
    <w:rsid w:val="00330927"/>
    <w:rsid w:val="0033144C"/>
    <w:rsid w:val="0033146C"/>
    <w:rsid w:val="003333FE"/>
    <w:rsid w:val="003358D4"/>
    <w:rsid w:val="003366B7"/>
    <w:rsid w:val="00337B56"/>
    <w:rsid w:val="0034196D"/>
    <w:rsid w:val="00341A52"/>
    <w:rsid w:val="003431B5"/>
    <w:rsid w:val="00344E8C"/>
    <w:rsid w:val="0034532E"/>
    <w:rsid w:val="00347483"/>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33C9"/>
    <w:rsid w:val="00384ED6"/>
    <w:rsid w:val="003866C8"/>
    <w:rsid w:val="00386C81"/>
    <w:rsid w:val="00387141"/>
    <w:rsid w:val="00387A95"/>
    <w:rsid w:val="0039127F"/>
    <w:rsid w:val="00391424"/>
    <w:rsid w:val="003914A6"/>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9BE"/>
    <w:rsid w:val="003B3C53"/>
    <w:rsid w:val="003B781D"/>
    <w:rsid w:val="003C097F"/>
    <w:rsid w:val="003C1299"/>
    <w:rsid w:val="003C18EC"/>
    <w:rsid w:val="003C1981"/>
    <w:rsid w:val="003C22A1"/>
    <w:rsid w:val="003C2356"/>
    <w:rsid w:val="003C3399"/>
    <w:rsid w:val="003C5537"/>
    <w:rsid w:val="003C67DD"/>
    <w:rsid w:val="003C737F"/>
    <w:rsid w:val="003D0A70"/>
    <w:rsid w:val="003D0D3E"/>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9C6"/>
    <w:rsid w:val="00416ABF"/>
    <w:rsid w:val="00416D4B"/>
    <w:rsid w:val="00417903"/>
    <w:rsid w:val="00420110"/>
    <w:rsid w:val="00421266"/>
    <w:rsid w:val="00421823"/>
    <w:rsid w:val="00421BAE"/>
    <w:rsid w:val="00422DE8"/>
    <w:rsid w:val="004241AB"/>
    <w:rsid w:val="00424537"/>
    <w:rsid w:val="0042456E"/>
    <w:rsid w:val="00424615"/>
    <w:rsid w:val="0042479D"/>
    <w:rsid w:val="004253F4"/>
    <w:rsid w:val="00425E90"/>
    <w:rsid w:val="00426757"/>
    <w:rsid w:val="004268C7"/>
    <w:rsid w:val="00426E23"/>
    <w:rsid w:val="00426ECD"/>
    <w:rsid w:val="00427E13"/>
    <w:rsid w:val="0043006A"/>
    <w:rsid w:val="004302FB"/>
    <w:rsid w:val="004305FC"/>
    <w:rsid w:val="00431892"/>
    <w:rsid w:val="00432149"/>
    <w:rsid w:val="004330C0"/>
    <w:rsid w:val="004335A3"/>
    <w:rsid w:val="00433A73"/>
    <w:rsid w:val="00433E37"/>
    <w:rsid w:val="00434886"/>
    <w:rsid w:val="00435456"/>
    <w:rsid w:val="0043775C"/>
    <w:rsid w:val="00437A53"/>
    <w:rsid w:val="0044081F"/>
    <w:rsid w:val="00443719"/>
    <w:rsid w:val="00444C0D"/>
    <w:rsid w:val="00450E01"/>
    <w:rsid w:val="0045120F"/>
    <w:rsid w:val="00454DFC"/>
    <w:rsid w:val="00455DB5"/>
    <w:rsid w:val="00456311"/>
    <w:rsid w:val="00456A54"/>
    <w:rsid w:val="00457B3D"/>
    <w:rsid w:val="00457FFA"/>
    <w:rsid w:val="00460742"/>
    <w:rsid w:val="00460DC4"/>
    <w:rsid w:val="004612A1"/>
    <w:rsid w:val="004622F1"/>
    <w:rsid w:val="00462937"/>
    <w:rsid w:val="00463411"/>
    <w:rsid w:val="00464319"/>
    <w:rsid w:val="00464EE6"/>
    <w:rsid w:val="004657B0"/>
    <w:rsid w:val="004661E3"/>
    <w:rsid w:val="00466751"/>
    <w:rsid w:val="00466D67"/>
    <w:rsid w:val="00467578"/>
    <w:rsid w:val="004714D2"/>
    <w:rsid w:val="00471EA6"/>
    <w:rsid w:val="0047303A"/>
    <w:rsid w:val="004730AA"/>
    <w:rsid w:val="004748CC"/>
    <w:rsid w:val="00475C91"/>
    <w:rsid w:val="00476664"/>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90085"/>
    <w:rsid w:val="00490892"/>
    <w:rsid w:val="00490FAC"/>
    <w:rsid w:val="00492782"/>
    <w:rsid w:val="004931B9"/>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923"/>
    <w:rsid w:val="004B1FAA"/>
    <w:rsid w:val="004B3A13"/>
    <w:rsid w:val="004B3A21"/>
    <w:rsid w:val="004B3ED9"/>
    <w:rsid w:val="004B4EEA"/>
    <w:rsid w:val="004B50E5"/>
    <w:rsid w:val="004B5CEA"/>
    <w:rsid w:val="004B5E86"/>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DCD"/>
    <w:rsid w:val="004D0EBD"/>
    <w:rsid w:val="004D100A"/>
    <w:rsid w:val="004D23E8"/>
    <w:rsid w:val="004D4195"/>
    <w:rsid w:val="004D6490"/>
    <w:rsid w:val="004E268A"/>
    <w:rsid w:val="004E29F3"/>
    <w:rsid w:val="004E40FC"/>
    <w:rsid w:val="004E4491"/>
    <w:rsid w:val="004E49D2"/>
    <w:rsid w:val="004E4EB1"/>
    <w:rsid w:val="004E6819"/>
    <w:rsid w:val="004F0D97"/>
    <w:rsid w:val="004F158A"/>
    <w:rsid w:val="004F1BB4"/>
    <w:rsid w:val="004F1F92"/>
    <w:rsid w:val="004F37A0"/>
    <w:rsid w:val="004F3AB3"/>
    <w:rsid w:val="004F4577"/>
    <w:rsid w:val="004F48CF"/>
    <w:rsid w:val="004F7DBF"/>
    <w:rsid w:val="00502F64"/>
    <w:rsid w:val="00503A7C"/>
    <w:rsid w:val="00503BB0"/>
    <w:rsid w:val="00504914"/>
    <w:rsid w:val="00505420"/>
    <w:rsid w:val="0050797E"/>
    <w:rsid w:val="00507AD6"/>
    <w:rsid w:val="00507D5E"/>
    <w:rsid w:val="00510596"/>
    <w:rsid w:val="00510A64"/>
    <w:rsid w:val="00510A88"/>
    <w:rsid w:val="005128E6"/>
    <w:rsid w:val="00513320"/>
    <w:rsid w:val="00514802"/>
    <w:rsid w:val="00515AA3"/>
    <w:rsid w:val="00515CE5"/>
    <w:rsid w:val="005171A5"/>
    <w:rsid w:val="005207DD"/>
    <w:rsid w:val="0052331E"/>
    <w:rsid w:val="00523A7E"/>
    <w:rsid w:val="00527BE0"/>
    <w:rsid w:val="00530BAA"/>
    <w:rsid w:val="00530DA6"/>
    <w:rsid w:val="005319AB"/>
    <w:rsid w:val="00531A5F"/>
    <w:rsid w:val="0053324B"/>
    <w:rsid w:val="005344BB"/>
    <w:rsid w:val="00534809"/>
    <w:rsid w:val="00534FF3"/>
    <w:rsid w:val="00536683"/>
    <w:rsid w:val="00537DB6"/>
    <w:rsid w:val="005402AA"/>
    <w:rsid w:val="00542023"/>
    <w:rsid w:val="00542445"/>
    <w:rsid w:val="00542B26"/>
    <w:rsid w:val="005435D2"/>
    <w:rsid w:val="00543725"/>
    <w:rsid w:val="00543A77"/>
    <w:rsid w:val="00543B1A"/>
    <w:rsid w:val="00544CEB"/>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2BDE"/>
    <w:rsid w:val="005A32FA"/>
    <w:rsid w:val="005A38FF"/>
    <w:rsid w:val="005A4E7B"/>
    <w:rsid w:val="005A5581"/>
    <w:rsid w:val="005B096A"/>
    <w:rsid w:val="005B107A"/>
    <w:rsid w:val="005B21FB"/>
    <w:rsid w:val="005B3AE7"/>
    <w:rsid w:val="005B4305"/>
    <w:rsid w:val="005B4587"/>
    <w:rsid w:val="005B4725"/>
    <w:rsid w:val="005B535D"/>
    <w:rsid w:val="005B6963"/>
    <w:rsid w:val="005B6B63"/>
    <w:rsid w:val="005B74D0"/>
    <w:rsid w:val="005B7E16"/>
    <w:rsid w:val="005C1003"/>
    <w:rsid w:val="005C13D5"/>
    <w:rsid w:val="005C2506"/>
    <w:rsid w:val="005C277B"/>
    <w:rsid w:val="005C3A1E"/>
    <w:rsid w:val="005C4330"/>
    <w:rsid w:val="005C4862"/>
    <w:rsid w:val="005C4EFC"/>
    <w:rsid w:val="005C71F6"/>
    <w:rsid w:val="005D08B2"/>
    <w:rsid w:val="005D08D2"/>
    <w:rsid w:val="005D1342"/>
    <w:rsid w:val="005D1C67"/>
    <w:rsid w:val="005D3877"/>
    <w:rsid w:val="005D41D4"/>
    <w:rsid w:val="005D775A"/>
    <w:rsid w:val="005E0199"/>
    <w:rsid w:val="005E0F75"/>
    <w:rsid w:val="005E0FA4"/>
    <w:rsid w:val="005E1C46"/>
    <w:rsid w:val="005E201E"/>
    <w:rsid w:val="005E414A"/>
    <w:rsid w:val="005E42E8"/>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B99"/>
    <w:rsid w:val="00605C0A"/>
    <w:rsid w:val="00607181"/>
    <w:rsid w:val="00607A3E"/>
    <w:rsid w:val="006102A9"/>
    <w:rsid w:val="006127F6"/>
    <w:rsid w:val="00612A65"/>
    <w:rsid w:val="00613BB6"/>
    <w:rsid w:val="00613DD9"/>
    <w:rsid w:val="006162A3"/>
    <w:rsid w:val="006171CE"/>
    <w:rsid w:val="00622A00"/>
    <w:rsid w:val="00622C9A"/>
    <w:rsid w:val="006231EA"/>
    <w:rsid w:val="00624216"/>
    <w:rsid w:val="00625DA6"/>
    <w:rsid w:val="00626C1C"/>
    <w:rsid w:val="00626E42"/>
    <w:rsid w:val="00627A8D"/>
    <w:rsid w:val="006307B0"/>
    <w:rsid w:val="00631B0B"/>
    <w:rsid w:val="00632686"/>
    <w:rsid w:val="0063435D"/>
    <w:rsid w:val="006345B4"/>
    <w:rsid w:val="0063706B"/>
    <w:rsid w:val="006375FC"/>
    <w:rsid w:val="0064010F"/>
    <w:rsid w:val="0064051B"/>
    <w:rsid w:val="006405DD"/>
    <w:rsid w:val="00640D24"/>
    <w:rsid w:val="006412C0"/>
    <w:rsid w:val="00641CB9"/>
    <w:rsid w:val="0064204B"/>
    <w:rsid w:val="00642B90"/>
    <w:rsid w:val="0064301E"/>
    <w:rsid w:val="00643DC3"/>
    <w:rsid w:val="006449DA"/>
    <w:rsid w:val="00644CB4"/>
    <w:rsid w:val="0064561B"/>
    <w:rsid w:val="00645911"/>
    <w:rsid w:val="00647EDE"/>
    <w:rsid w:val="00650C39"/>
    <w:rsid w:val="00651C07"/>
    <w:rsid w:val="00651D21"/>
    <w:rsid w:val="00652041"/>
    <w:rsid w:val="00654E06"/>
    <w:rsid w:val="006550B8"/>
    <w:rsid w:val="00657BF5"/>
    <w:rsid w:val="00661296"/>
    <w:rsid w:val="0066148E"/>
    <w:rsid w:val="00662527"/>
    <w:rsid w:val="00662D72"/>
    <w:rsid w:val="00663561"/>
    <w:rsid w:val="00663802"/>
    <w:rsid w:val="00663C7E"/>
    <w:rsid w:val="006640A6"/>
    <w:rsid w:val="00664397"/>
    <w:rsid w:val="006658D5"/>
    <w:rsid w:val="0066792A"/>
    <w:rsid w:val="006679CF"/>
    <w:rsid w:val="00670403"/>
    <w:rsid w:val="00673168"/>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FE6"/>
    <w:rsid w:val="00693ED1"/>
    <w:rsid w:val="00695625"/>
    <w:rsid w:val="00695784"/>
    <w:rsid w:val="006957FC"/>
    <w:rsid w:val="00695CD4"/>
    <w:rsid w:val="00696B47"/>
    <w:rsid w:val="006A0213"/>
    <w:rsid w:val="006A0C47"/>
    <w:rsid w:val="006A3334"/>
    <w:rsid w:val="006A58DE"/>
    <w:rsid w:val="006A6003"/>
    <w:rsid w:val="006A62E8"/>
    <w:rsid w:val="006A6A9A"/>
    <w:rsid w:val="006A7272"/>
    <w:rsid w:val="006A7FAE"/>
    <w:rsid w:val="006A7FE1"/>
    <w:rsid w:val="006B04BE"/>
    <w:rsid w:val="006B2048"/>
    <w:rsid w:val="006B257E"/>
    <w:rsid w:val="006B3CFD"/>
    <w:rsid w:val="006B4575"/>
    <w:rsid w:val="006B461F"/>
    <w:rsid w:val="006B4C28"/>
    <w:rsid w:val="006B4F55"/>
    <w:rsid w:val="006B52D9"/>
    <w:rsid w:val="006B55A8"/>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5F2"/>
    <w:rsid w:val="006D068A"/>
    <w:rsid w:val="006D07DD"/>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46C9"/>
    <w:rsid w:val="006E52ED"/>
    <w:rsid w:val="006E5903"/>
    <w:rsid w:val="006E7FA4"/>
    <w:rsid w:val="006F08D3"/>
    <w:rsid w:val="006F1E66"/>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0E87"/>
    <w:rsid w:val="00711AC6"/>
    <w:rsid w:val="00712915"/>
    <w:rsid w:val="00712A5C"/>
    <w:rsid w:val="00712C90"/>
    <w:rsid w:val="00712C9A"/>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DFE"/>
    <w:rsid w:val="0073261C"/>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3E5E"/>
    <w:rsid w:val="00757450"/>
    <w:rsid w:val="00757470"/>
    <w:rsid w:val="00760028"/>
    <w:rsid w:val="007614B7"/>
    <w:rsid w:val="00761FE9"/>
    <w:rsid w:val="00761FFF"/>
    <w:rsid w:val="007620E3"/>
    <w:rsid w:val="00764B65"/>
    <w:rsid w:val="00764C2E"/>
    <w:rsid w:val="00764DC2"/>
    <w:rsid w:val="007654E2"/>
    <w:rsid w:val="007670BC"/>
    <w:rsid w:val="007706D6"/>
    <w:rsid w:val="007714AA"/>
    <w:rsid w:val="007715EF"/>
    <w:rsid w:val="00771E6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470C"/>
    <w:rsid w:val="007950AF"/>
    <w:rsid w:val="00795892"/>
    <w:rsid w:val="00796846"/>
    <w:rsid w:val="00797027"/>
    <w:rsid w:val="00797FA0"/>
    <w:rsid w:val="00797FBF"/>
    <w:rsid w:val="007A0FC8"/>
    <w:rsid w:val="007A1490"/>
    <w:rsid w:val="007A2AD8"/>
    <w:rsid w:val="007A42E4"/>
    <w:rsid w:val="007A4BDC"/>
    <w:rsid w:val="007A5DC6"/>
    <w:rsid w:val="007A62A5"/>
    <w:rsid w:val="007A65D8"/>
    <w:rsid w:val="007A69FA"/>
    <w:rsid w:val="007A750A"/>
    <w:rsid w:val="007B000C"/>
    <w:rsid w:val="007B06D3"/>
    <w:rsid w:val="007B145B"/>
    <w:rsid w:val="007B279E"/>
    <w:rsid w:val="007B2C47"/>
    <w:rsid w:val="007B2CF2"/>
    <w:rsid w:val="007B4170"/>
    <w:rsid w:val="007B5ACE"/>
    <w:rsid w:val="007B6A68"/>
    <w:rsid w:val="007B6A89"/>
    <w:rsid w:val="007B75A0"/>
    <w:rsid w:val="007C0D4F"/>
    <w:rsid w:val="007C12F7"/>
    <w:rsid w:val="007C1AEB"/>
    <w:rsid w:val="007C1B2B"/>
    <w:rsid w:val="007C2622"/>
    <w:rsid w:val="007C3223"/>
    <w:rsid w:val="007C4F76"/>
    <w:rsid w:val="007C5C44"/>
    <w:rsid w:val="007C6030"/>
    <w:rsid w:val="007C7D2E"/>
    <w:rsid w:val="007D1897"/>
    <w:rsid w:val="007D2532"/>
    <w:rsid w:val="007D26D8"/>
    <w:rsid w:val="007D2B4F"/>
    <w:rsid w:val="007D40A0"/>
    <w:rsid w:val="007D65CA"/>
    <w:rsid w:val="007D6722"/>
    <w:rsid w:val="007E08D7"/>
    <w:rsid w:val="007E12F2"/>
    <w:rsid w:val="007E13A1"/>
    <w:rsid w:val="007E155B"/>
    <w:rsid w:val="007E1B2A"/>
    <w:rsid w:val="007E25B6"/>
    <w:rsid w:val="007E26E4"/>
    <w:rsid w:val="007E3EC9"/>
    <w:rsid w:val="007E51B4"/>
    <w:rsid w:val="007E5D23"/>
    <w:rsid w:val="007E6005"/>
    <w:rsid w:val="007E7D5B"/>
    <w:rsid w:val="007F0B61"/>
    <w:rsid w:val="007F1E71"/>
    <w:rsid w:val="007F2A3D"/>
    <w:rsid w:val="007F2EED"/>
    <w:rsid w:val="007F3AE2"/>
    <w:rsid w:val="007F3C36"/>
    <w:rsid w:val="007F4C2A"/>
    <w:rsid w:val="007F4E0D"/>
    <w:rsid w:val="007F5BDB"/>
    <w:rsid w:val="007F774C"/>
    <w:rsid w:val="007F7D38"/>
    <w:rsid w:val="007F7F69"/>
    <w:rsid w:val="007F7FDD"/>
    <w:rsid w:val="00801A22"/>
    <w:rsid w:val="008038CF"/>
    <w:rsid w:val="00803CF5"/>
    <w:rsid w:val="00803EB8"/>
    <w:rsid w:val="008047EB"/>
    <w:rsid w:val="00805459"/>
    <w:rsid w:val="008056F9"/>
    <w:rsid w:val="00805738"/>
    <w:rsid w:val="00807A6C"/>
    <w:rsid w:val="0081141C"/>
    <w:rsid w:val="00812F63"/>
    <w:rsid w:val="00813446"/>
    <w:rsid w:val="00813718"/>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368C7"/>
    <w:rsid w:val="008401DA"/>
    <w:rsid w:val="00840BD5"/>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70998"/>
    <w:rsid w:val="008713F9"/>
    <w:rsid w:val="00871EAC"/>
    <w:rsid w:val="00871F97"/>
    <w:rsid w:val="0087439B"/>
    <w:rsid w:val="00876E4D"/>
    <w:rsid w:val="008771E0"/>
    <w:rsid w:val="00877ECA"/>
    <w:rsid w:val="00881111"/>
    <w:rsid w:val="0088146D"/>
    <w:rsid w:val="00881A8A"/>
    <w:rsid w:val="00881B9D"/>
    <w:rsid w:val="0088363D"/>
    <w:rsid w:val="008839B0"/>
    <w:rsid w:val="00883B42"/>
    <w:rsid w:val="00884E17"/>
    <w:rsid w:val="00885F5F"/>
    <w:rsid w:val="0088632F"/>
    <w:rsid w:val="0088661B"/>
    <w:rsid w:val="008872E7"/>
    <w:rsid w:val="0088754C"/>
    <w:rsid w:val="00887748"/>
    <w:rsid w:val="00887C9D"/>
    <w:rsid w:val="00890D96"/>
    <w:rsid w:val="00890EBC"/>
    <w:rsid w:val="0089404F"/>
    <w:rsid w:val="0089456E"/>
    <w:rsid w:val="00894847"/>
    <w:rsid w:val="008948D5"/>
    <w:rsid w:val="008950EB"/>
    <w:rsid w:val="00896240"/>
    <w:rsid w:val="00896E42"/>
    <w:rsid w:val="00897094"/>
    <w:rsid w:val="00897800"/>
    <w:rsid w:val="00897D02"/>
    <w:rsid w:val="008A019B"/>
    <w:rsid w:val="008A0F44"/>
    <w:rsid w:val="008A23AA"/>
    <w:rsid w:val="008A3E04"/>
    <w:rsid w:val="008A3FCD"/>
    <w:rsid w:val="008A469E"/>
    <w:rsid w:val="008A6223"/>
    <w:rsid w:val="008A63C9"/>
    <w:rsid w:val="008A6BB4"/>
    <w:rsid w:val="008B1435"/>
    <w:rsid w:val="008B2433"/>
    <w:rsid w:val="008B2B2C"/>
    <w:rsid w:val="008B31F2"/>
    <w:rsid w:val="008B3940"/>
    <w:rsid w:val="008B592D"/>
    <w:rsid w:val="008B5A8D"/>
    <w:rsid w:val="008B68C6"/>
    <w:rsid w:val="008B70A7"/>
    <w:rsid w:val="008C0F80"/>
    <w:rsid w:val="008C15F6"/>
    <w:rsid w:val="008C2057"/>
    <w:rsid w:val="008C26DA"/>
    <w:rsid w:val="008C2DEF"/>
    <w:rsid w:val="008C32A1"/>
    <w:rsid w:val="008C381D"/>
    <w:rsid w:val="008C493D"/>
    <w:rsid w:val="008C5501"/>
    <w:rsid w:val="008C5925"/>
    <w:rsid w:val="008C60C2"/>
    <w:rsid w:val="008C6851"/>
    <w:rsid w:val="008C6EBE"/>
    <w:rsid w:val="008D07E2"/>
    <w:rsid w:val="008D291C"/>
    <w:rsid w:val="008D3147"/>
    <w:rsid w:val="008D5A54"/>
    <w:rsid w:val="008E26D1"/>
    <w:rsid w:val="008E3A70"/>
    <w:rsid w:val="008E4668"/>
    <w:rsid w:val="008E52BF"/>
    <w:rsid w:val="008E5549"/>
    <w:rsid w:val="008E62F5"/>
    <w:rsid w:val="008E662D"/>
    <w:rsid w:val="008E66BE"/>
    <w:rsid w:val="008E6A0A"/>
    <w:rsid w:val="008E7682"/>
    <w:rsid w:val="008E76FE"/>
    <w:rsid w:val="008E7D3B"/>
    <w:rsid w:val="008F190D"/>
    <w:rsid w:val="008F3340"/>
    <w:rsid w:val="008F5459"/>
    <w:rsid w:val="008F618B"/>
    <w:rsid w:val="008F61E0"/>
    <w:rsid w:val="008F62BB"/>
    <w:rsid w:val="008F6483"/>
    <w:rsid w:val="008F6C67"/>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75FC"/>
    <w:rsid w:val="00920CFE"/>
    <w:rsid w:val="00921291"/>
    <w:rsid w:val="00921B3D"/>
    <w:rsid w:val="00922039"/>
    <w:rsid w:val="009229D5"/>
    <w:rsid w:val="00923AF8"/>
    <w:rsid w:val="009253AF"/>
    <w:rsid w:val="009256A9"/>
    <w:rsid w:val="00925D4F"/>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369"/>
    <w:rsid w:val="0094163C"/>
    <w:rsid w:val="00942DB5"/>
    <w:rsid w:val="0094370D"/>
    <w:rsid w:val="00943E66"/>
    <w:rsid w:val="009444C8"/>
    <w:rsid w:val="00944A14"/>
    <w:rsid w:val="00944DB3"/>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A8"/>
    <w:rsid w:val="00960A8B"/>
    <w:rsid w:val="00960F61"/>
    <w:rsid w:val="0096171B"/>
    <w:rsid w:val="009626EE"/>
    <w:rsid w:val="009638A3"/>
    <w:rsid w:val="00963D9D"/>
    <w:rsid w:val="00964222"/>
    <w:rsid w:val="00964774"/>
    <w:rsid w:val="00965567"/>
    <w:rsid w:val="00966B4E"/>
    <w:rsid w:val="00967135"/>
    <w:rsid w:val="009707D9"/>
    <w:rsid w:val="00970B22"/>
    <w:rsid w:val="00971298"/>
    <w:rsid w:val="00972FC2"/>
    <w:rsid w:val="009732DC"/>
    <w:rsid w:val="00973649"/>
    <w:rsid w:val="00973682"/>
    <w:rsid w:val="00973F6C"/>
    <w:rsid w:val="009748F6"/>
    <w:rsid w:val="00976048"/>
    <w:rsid w:val="00980A9A"/>
    <w:rsid w:val="0098152A"/>
    <w:rsid w:val="00982A66"/>
    <w:rsid w:val="00984A87"/>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6F2"/>
    <w:rsid w:val="009A68FE"/>
    <w:rsid w:val="009A6DFA"/>
    <w:rsid w:val="009A706E"/>
    <w:rsid w:val="009A7618"/>
    <w:rsid w:val="009A78A3"/>
    <w:rsid w:val="009A7B41"/>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4D40"/>
    <w:rsid w:val="009D72D9"/>
    <w:rsid w:val="009E11D4"/>
    <w:rsid w:val="009E1803"/>
    <w:rsid w:val="009E1A9E"/>
    <w:rsid w:val="009E290A"/>
    <w:rsid w:val="009E306C"/>
    <w:rsid w:val="009F0BE3"/>
    <w:rsid w:val="009F0F5F"/>
    <w:rsid w:val="009F2A36"/>
    <w:rsid w:val="009F5BF8"/>
    <w:rsid w:val="009F6FAF"/>
    <w:rsid w:val="00A0099C"/>
    <w:rsid w:val="00A00E1B"/>
    <w:rsid w:val="00A012F7"/>
    <w:rsid w:val="00A01BDF"/>
    <w:rsid w:val="00A0264B"/>
    <w:rsid w:val="00A02ECF"/>
    <w:rsid w:val="00A038B8"/>
    <w:rsid w:val="00A04D39"/>
    <w:rsid w:val="00A05380"/>
    <w:rsid w:val="00A06A32"/>
    <w:rsid w:val="00A070EC"/>
    <w:rsid w:val="00A07123"/>
    <w:rsid w:val="00A0770B"/>
    <w:rsid w:val="00A07A6C"/>
    <w:rsid w:val="00A10852"/>
    <w:rsid w:val="00A134E9"/>
    <w:rsid w:val="00A13D7F"/>
    <w:rsid w:val="00A15B21"/>
    <w:rsid w:val="00A16D80"/>
    <w:rsid w:val="00A21634"/>
    <w:rsid w:val="00A218E4"/>
    <w:rsid w:val="00A223F1"/>
    <w:rsid w:val="00A225D4"/>
    <w:rsid w:val="00A228F3"/>
    <w:rsid w:val="00A22F07"/>
    <w:rsid w:val="00A24031"/>
    <w:rsid w:val="00A24C38"/>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A1D"/>
    <w:rsid w:val="00A44F02"/>
    <w:rsid w:val="00A45769"/>
    <w:rsid w:val="00A469D4"/>
    <w:rsid w:val="00A5028B"/>
    <w:rsid w:val="00A5187E"/>
    <w:rsid w:val="00A526A3"/>
    <w:rsid w:val="00A529C5"/>
    <w:rsid w:val="00A53762"/>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2D47"/>
    <w:rsid w:val="00A73FD5"/>
    <w:rsid w:val="00A763C2"/>
    <w:rsid w:val="00A76890"/>
    <w:rsid w:val="00A76EBC"/>
    <w:rsid w:val="00A77407"/>
    <w:rsid w:val="00A80AD0"/>
    <w:rsid w:val="00A811F7"/>
    <w:rsid w:val="00A8140A"/>
    <w:rsid w:val="00A8226F"/>
    <w:rsid w:val="00A829E3"/>
    <w:rsid w:val="00A82F57"/>
    <w:rsid w:val="00A833A7"/>
    <w:rsid w:val="00A83DB1"/>
    <w:rsid w:val="00A84DA3"/>
    <w:rsid w:val="00A859E6"/>
    <w:rsid w:val="00A85B09"/>
    <w:rsid w:val="00A864D1"/>
    <w:rsid w:val="00A87F92"/>
    <w:rsid w:val="00A906E2"/>
    <w:rsid w:val="00A92015"/>
    <w:rsid w:val="00A93604"/>
    <w:rsid w:val="00A93B12"/>
    <w:rsid w:val="00A94705"/>
    <w:rsid w:val="00A94CEC"/>
    <w:rsid w:val="00A96D47"/>
    <w:rsid w:val="00A97DC2"/>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20E8"/>
    <w:rsid w:val="00AC5C3B"/>
    <w:rsid w:val="00AC5F0E"/>
    <w:rsid w:val="00AC63C5"/>
    <w:rsid w:val="00AC71BE"/>
    <w:rsid w:val="00AD03F0"/>
    <w:rsid w:val="00AD0B3C"/>
    <w:rsid w:val="00AD18D4"/>
    <w:rsid w:val="00AD226C"/>
    <w:rsid w:val="00AD2FE5"/>
    <w:rsid w:val="00AD3A4A"/>
    <w:rsid w:val="00AD3DAC"/>
    <w:rsid w:val="00AD4170"/>
    <w:rsid w:val="00AD52D8"/>
    <w:rsid w:val="00AD64FD"/>
    <w:rsid w:val="00AD6FF7"/>
    <w:rsid w:val="00AE0B17"/>
    <w:rsid w:val="00AE136F"/>
    <w:rsid w:val="00AE170B"/>
    <w:rsid w:val="00AE2430"/>
    <w:rsid w:val="00AE3352"/>
    <w:rsid w:val="00AE3937"/>
    <w:rsid w:val="00AE4286"/>
    <w:rsid w:val="00AE6225"/>
    <w:rsid w:val="00AE68F3"/>
    <w:rsid w:val="00AE7F02"/>
    <w:rsid w:val="00AF1DA3"/>
    <w:rsid w:val="00AF209B"/>
    <w:rsid w:val="00AF20D1"/>
    <w:rsid w:val="00AF257D"/>
    <w:rsid w:val="00AF2622"/>
    <w:rsid w:val="00AF2982"/>
    <w:rsid w:val="00AF2AE1"/>
    <w:rsid w:val="00AF387E"/>
    <w:rsid w:val="00AF4958"/>
    <w:rsid w:val="00AF4B05"/>
    <w:rsid w:val="00AF5036"/>
    <w:rsid w:val="00AF5665"/>
    <w:rsid w:val="00AF5667"/>
    <w:rsid w:val="00AF5FE1"/>
    <w:rsid w:val="00AF6EFD"/>
    <w:rsid w:val="00AF6FCB"/>
    <w:rsid w:val="00AF7B25"/>
    <w:rsid w:val="00B01234"/>
    <w:rsid w:val="00B01714"/>
    <w:rsid w:val="00B01FC5"/>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875"/>
    <w:rsid w:val="00B23A18"/>
    <w:rsid w:val="00B247C7"/>
    <w:rsid w:val="00B26E3D"/>
    <w:rsid w:val="00B276BC"/>
    <w:rsid w:val="00B2776E"/>
    <w:rsid w:val="00B3010F"/>
    <w:rsid w:val="00B30EB7"/>
    <w:rsid w:val="00B31F60"/>
    <w:rsid w:val="00B3207C"/>
    <w:rsid w:val="00B3412C"/>
    <w:rsid w:val="00B346B2"/>
    <w:rsid w:val="00B34D57"/>
    <w:rsid w:val="00B358A8"/>
    <w:rsid w:val="00B36909"/>
    <w:rsid w:val="00B36D57"/>
    <w:rsid w:val="00B37E8C"/>
    <w:rsid w:val="00B37EE9"/>
    <w:rsid w:val="00B405CA"/>
    <w:rsid w:val="00B4091B"/>
    <w:rsid w:val="00B466F3"/>
    <w:rsid w:val="00B47D28"/>
    <w:rsid w:val="00B50220"/>
    <w:rsid w:val="00B508B0"/>
    <w:rsid w:val="00B50A47"/>
    <w:rsid w:val="00B510D8"/>
    <w:rsid w:val="00B5129D"/>
    <w:rsid w:val="00B52F46"/>
    <w:rsid w:val="00B52F7A"/>
    <w:rsid w:val="00B538BC"/>
    <w:rsid w:val="00B553CA"/>
    <w:rsid w:val="00B56B5F"/>
    <w:rsid w:val="00B56D3E"/>
    <w:rsid w:val="00B624A7"/>
    <w:rsid w:val="00B6340B"/>
    <w:rsid w:val="00B63A22"/>
    <w:rsid w:val="00B63F74"/>
    <w:rsid w:val="00B63FA5"/>
    <w:rsid w:val="00B6548E"/>
    <w:rsid w:val="00B65911"/>
    <w:rsid w:val="00B673C5"/>
    <w:rsid w:val="00B677CE"/>
    <w:rsid w:val="00B701CC"/>
    <w:rsid w:val="00B7283D"/>
    <w:rsid w:val="00B73D40"/>
    <w:rsid w:val="00B74E08"/>
    <w:rsid w:val="00B75310"/>
    <w:rsid w:val="00B75D8B"/>
    <w:rsid w:val="00B7630E"/>
    <w:rsid w:val="00B77185"/>
    <w:rsid w:val="00B77D04"/>
    <w:rsid w:val="00B82007"/>
    <w:rsid w:val="00B82365"/>
    <w:rsid w:val="00B824D1"/>
    <w:rsid w:val="00B8311C"/>
    <w:rsid w:val="00B833B7"/>
    <w:rsid w:val="00B83AFF"/>
    <w:rsid w:val="00B83B0F"/>
    <w:rsid w:val="00B83FFC"/>
    <w:rsid w:val="00B84517"/>
    <w:rsid w:val="00B84981"/>
    <w:rsid w:val="00B8501F"/>
    <w:rsid w:val="00B8566F"/>
    <w:rsid w:val="00B85BD3"/>
    <w:rsid w:val="00B87256"/>
    <w:rsid w:val="00B87C93"/>
    <w:rsid w:val="00B90F08"/>
    <w:rsid w:val="00B914F5"/>
    <w:rsid w:val="00B9274F"/>
    <w:rsid w:val="00B94329"/>
    <w:rsid w:val="00B9443C"/>
    <w:rsid w:val="00B94B49"/>
    <w:rsid w:val="00B96358"/>
    <w:rsid w:val="00BA12E7"/>
    <w:rsid w:val="00BA1DAD"/>
    <w:rsid w:val="00BA2760"/>
    <w:rsid w:val="00BA4B87"/>
    <w:rsid w:val="00BA54A5"/>
    <w:rsid w:val="00BA67B5"/>
    <w:rsid w:val="00BA753E"/>
    <w:rsid w:val="00BA78BE"/>
    <w:rsid w:val="00BB0210"/>
    <w:rsid w:val="00BB0A4C"/>
    <w:rsid w:val="00BB0BCE"/>
    <w:rsid w:val="00BB2D37"/>
    <w:rsid w:val="00BB33DE"/>
    <w:rsid w:val="00BB3AF7"/>
    <w:rsid w:val="00BB417E"/>
    <w:rsid w:val="00BB4AEB"/>
    <w:rsid w:val="00BB4C1B"/>
    <w:rsid w:val="00BB545E"/>
    <w:rsid w:val="00BB568E"/>
    <w:rsid w:val="00BB583B"/>
    <w:rsid w:val="00BB5B2B"/>
    <w:rsid w:val="00BB65E8"/>
    <w:rsid w:val="00BB6F37"/>
    <w:rsid w:val="00BB70B4"/>
    <w:rsid w:val="00BB7A91"/>
    <w:rsid w:val="00BC00C7"/>
    <w:rsid w:val="00BC0431"/>
    <w:rsid w:val="00BC08A1"/>
    <w:rsid w:val="00BC11BC"/>
    <w:rsid w:val="00BC22EA"/>
    <w:rsid w:val="00BC2E9B"/>
    <w:rsid w:val="00BC3239"/>
    <w:rsid w:val="00BC4CAF"/>
    <w:rsid w:val="00BC600C"/>
    <w:rsid w:val="00BC758A"/>
    <w:rsid w:val="00BD01D4"/>
    <w:rsid w:val="00BD1287"/>
    <w:rsid w:val="00BD2AAD"/>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27CA1"/>
    <w:rsid w:val="00C319B3"/>
    <w:rsid w:val="00C3219B"/>
    <w:rsid w:val="00C329B5"/>
    <w:rsid w:val="00C32CA8"/>
    <w:rsid w:val="00C3397A"/>
    <w:rsid w:val="00C35060"/>
    <w:rsid w:val="00C36042"/>
    <w:rsid w:val="00C41017"/>
    <w:rsid w:val="00C41933"/>
    <w:rsid w:val="00C41F81"/>
    <w:rsid w:val="00C4268F"/>
    <w:rsid w:val="00C428AB"/>
    <w:rsid w:val="00C454CE"/>
    <w:rsid w:val="00C45997"/>
    <w:rsid w:val="00C46F58"/>
    <w:rsid w:val="00C50D79"/>
    <w:rsid w:val="00C51229"/>
    <w:rsid w:val="00C52204"/>
    <w:rsid w:val="00C52869"/>
    <w:rsid w:val="00C53E22"/>
    <w:rsid w:val="00C556D0"/>
    <w:rsid w:val="00C56056"/>
    <w:rsid w:val="00C56276"/>
    <w:rsid w:val="00C56E54"/>
    <w:rsid w:val="00C60403"/>
    <w:rsid w:val="00C604D3"/>
    <w:rsid w:val="00C61EED"/>
    <w:rsid w:val="00C61F4D"/>
    <w:rsid w:val="00C623C7"/>
    <w:rsid w:val="00C624F3"/>
    <w:rsid w:val="00C62E7E"/>
    <w:rsid w:val="00C65423"/>
    <w:rsid w:val="00C65565"/>
    <w:rsid w:val="00C675C4"/>
    <w:rsid w:val="00C701E9"/>
    <w:rsid w:val="00C70570"/>
    <w:rsid w:val="00C70D42"/>
    <w:rsid w:val="00C7174E"/>
    <w:rsid w:val="00C71983"/>
    <w:rsid w:val="00C729BC"/>
    <w:rsid w:val="00C74474"/>
    <w:rsid w:val="00C75A6B"/>
    <w:rsid w:val="00C75DDE"/>
    <w:rsid w:val="00C75F19"/>
    <w:rsid w:val="00C76653"/>
    <w:rsid w:val="00C76AF9"/>
    <w:rsid w:val="00C771A9"/>
    <w:rsid w:val="00C77218"/>
    <w:rsid w:val="00C77275"/>
    <w:rsid w:val="00C77292"/>
    <w:rsid w:val="00C77600"/>
    <w:rsid w:val="00C80ADE"/>
    <w:rsid w:val="00C81B37"/>
    <w:rsid w:val="00C82487"/>
    <w:rsid w:val="00C83C1C"/>
    <w:rsid w:val="00C855DC"/>
    <w:rsid w:val="00C863E4"/>
    <w:rsid w:val="00C87154"/>
    <w:rsid w:val="00C8776B"/>
    <w:rsid w:val="00C9070E"/>
    <w:rsid w:val="00C91813"/>
    <w:rsid w:val="00C91D7E"/>
    <w:rsid w:val="00C9202C"/>
    <w:rsid w:val="00C93772"/>
    <w:rsid w:val="00C9451A"/>
    <w:rsid w:val="00C947B2"/>
    <w:rsid w:val="00C95B2A"/>
    <w:rsid w:val="00C95D22"/>
    <w:rsid w:val="00C95FA3"/>
    <w:rsid w:val="00C974C0"/>
    <w:rsid w:val="00C974F0"/>
    <w:rsid w:val="00C97634"/>
    <w:rsid w:val="00C97C13"/>
    <w:rsid w:val="00C97CA8"/>
    <w:rsid w:val="00CA00D1"/>
    <w:rsid w:val="00CA0B36"/>
    <w:rsid w:val="00CA0E9C"/>
    <w:rsid w:val="00CA13A8"/>
    <w:rsid w:val="00CA2443"/>
    <w:rsid w:val="00CA3B7D"/>
    <w:rsid w:val="00CA4554"/>
    <w:rsid w:val="00CA4A3E"/>
    <w:rsid w:val="00CA58ED"/>
    <w:rsid w:val="00CA62FF"/>
    <w:rsid w:val="00CA709E"/>
    <w:rsid w:val="00CA716E"/>
    <w:rsid w:val="00CA72E6"/>
    <w:rsid w:val="00CA7D55"/>
    <w:rsid w:val="00CB02F0"/>
    <w:rsid w:val="00CB0E2C"/>
    <w:rsid w:val="00CB13A1"/>
    <w:rsid w:val="00CB20E6"/>
    <w:rsid w:val="00CB2DEF"/>
    <w:rsid w:val="00CB2EA6"/>
    <w:rsid w:val="00CB5BFA"/>
    <w:rsid w:val="00CB5DAB"/>
    <w:rsid w:val="00CB64FF"/>
    <w:rsid w:val="00CC1D55"/>
    <w:rsid w:val="00CC2EEC"/>
    <w:rsid w:val="00CC2FBA"/>
    <w:rsid w:val="00CC3088"/>
    <w:rsid w:val="00CC5755"/>
    <w:rsid w:val="00CC7549"/>
    <w:rsid w:val="00CD144A"/>
    <w:rsid w:val="00CD257C"/>
    <w:rsid w:val="00CD3F16"/>
    <w:rsid w:val="00CD4C94"/>
    <w:rsid w:val="00CD4E97"/>
    <w:rsid w:val="00CD5503"/>
    <w:rsid w:val="00CD6614"/>
    <w:rsid w:val="00CD6652"/>
    <w:rsid w:val="00CD7834"/>
    <w:rsid w:val="00CE0A4B"/>
    <w:rsid w:val="00CE1B5B"/>
    <w:rsid w:val="00CE1E19"/>
    <w:rsid w:val="00CE2D56"/>
    <w:rsid w:val="00CE3406"/>
    <w:rsid w:val="00CE3FF9"/>
    <w:rsid w:val="00CE40CC"/>
    <w:rsid w:val="00CE48D5"/>
    <w:rsid w:val="00CE772E"/>
    <w:rsid w:val="00CE78D9"/>
    <w:rsid w:val="00CE7F20"/>
    <w:rsid w:val="00CF131C"/>
    <w:rsid w:val="00CF1F1C"/>
    <w:rsid w:val="00CF25C8"/>
    <w:rsid w:val="00CF374E"/>
    <w:rsid w:val="00CF3802"/>
    <w:rsid w:val="00CF4EC5"/>
    <w:rsid w:val="00CF5346"/>
    <w:rsid w:val="00CF653C"/>
    <w:rsid w:val="00CF6B94"/>
    <w:rsid w:val="00CF7531"/>
    <w:rsid w:val="00CF797B"/>
    <w:rsid w:val="00D005B8"/>
    <w:rsid w:val="00D00878"/>
    <w:rsid w:val="00D013EB"/>
    <w:rsid w:val="00D01806"/>
    <w:rsid w:val="00D01B78"/>
    <w:rsid w:val="00D024C6"/>
    <w:rsid w:val="00D03C23"/>
    <w:rsid w:val="00D03DA3"/>
    <w:rsid w:val="00D047BB"/>
    <w:rsid w:val="00D04AD3"/>
    <w:rsid w:val="00D04BD6"/>
    <w:rsid w:val="00D065FF"/>
    <w:rsid w:val="00D0698D"/>
    <w:rsid w:val="00D079E0"/>
    <w:rsid w:val="00D1089C"/>
    <w:rsid w:val="00D12B44"/>
    <w:rsid w:val="00D12ECE"/>
    <w:rsid w:val="00D13603"/>
    <w:rsid w:val="00D14063"/>
    <w:rsid w:val="00D142A0"/>
    <w:rsid w:val="00D14625"/>
    <w:rsid w:val="00D159B2"/>
    <w:rsid w:val="00D15E79"/>
    <w:rsid w:val="00D15EDB"/>
    <w:rsid w:val="00D16123"/>
    <w:rsid w:val="00D17A3A"/>
    <w:rsid w:val="00D17C91"/>
    <w:rsid w:val="00D20440"/>
    <w:rsid w:val="00D210C3"/>
    <w:rsid w:val="00D21BBA"/>
    <w:rsid w:val="00D233D9"/>
    <w:rsid w:val="00D2369A"/>
    <w:rsid w:val="00D23B6D"/>
    <w:rsid w:val="00D24C3D"/>
    <w:rsid w:val="00D25D7F"/>
    <w:rsid w:val="00D31A38"/>
    <w:rsid w:val="00D31E4A"/>
    <w:rsid w:val="00D32729"/>
    <w:rsid w:val="00D32C2E"/>
    <w:rsid w:val="00D334C5"/>
    <w:rsid w:val="00D3512C"/>
    <w:rsid w:val="00D35A5A"/>
    <w:rsid w:val="00D363C6"/>
    <w:rsid w:val="00D3697B"/>
    <w:rsid w:val="00D40036"/>
    <w:rsid w:val="00D40ECA"/>
    <w:rsid w:val="00D448DC"/>
    <w:rsid w:val="00D44F5D"/>
    <w:rsid w:val="00D476BA"/>
    <w:rsid w:val="00D50701"/>
    <w:rsid w:val="00D5109E"/>
    <w:rsid w:val="00D51A49"/>
    <w:rsid w:val="00D51BCF"/>
    <w:rsid w:val="00D52659"/>
    <w:rsid w:val="00D5392A"/>
    <w:rsid w:val="00D53A30"/>
    <w:rsid w:val="00D54036"/>
    <w:rsid w:val="00D5452E"/>
    <w:rsid w:val="00D569BA"/>
    <w:rsid w:val="00D576E5"/>
    <w:rsid w:val="00D57E58"/>
    <w:rsid w:val="00D60721"/>
    <w:rsid w:val="00D60BE3"/>
    <w:rsid w:val="00D612C6"/>
    <w:rsid w:val="00D618D7"/>
    <w:rsid w:val="00D62475"/>
    <w:rsid w:val="00D6589C"/>
    <w:rsid w:val="00D6632E"/>
    <w:rsid w:val="00D669E2"/>
    <w:rsid w:val="00D67347"/>
    <w:rsid w:val="00D70C4F"/>
    <w:rsid w:val="00D710E3"/>
    <w:rsid w:val="00D7309B"/>
    <w:rsid w:val="00D73A24"/>
    <w:rsid w:val="00D746A6"/>
    <w:rsid w:val="00D76122"/>
    <w:rsid w:val="00D77141"/>
    <w:rsid w:val="00D776D5"/>
    <w:rsid w:val="00D77B96"/>
    <w:rsid w:val="00D80D28"/>
    <w:rsid w:val="00D80F36"/>
    <w:rsid w:val="00D81A93"/>
    <w:rsid w:val="00D81E6E"/>
    <w:rsid w:val="00D81EBF"/>
    <w:rsid w:val="00D8253E"/>
    <w:rsid w:val="00D85108"/>
    <w:rsid w:val="00D85300"/>
    <w:rsid w:val="00D85D3D"/>
    <w:rsid w:val="00D873AE"/>
    <w:rsid w:val="00D873B4"/>
    <w:rsid w:val="00D908F7"/>
    <w:rsid w:val="00D91E8F"/>
    <w:rsid w:val="00D92509"/>
    <w:rsid w:val="00D935DB"/>
    <w:rsid w:val="00D94AF4"/>
    <w:rsid w:val="00D94D99"/>
    <w:rsid w:val="00D96363"/>
    <w:rsid w:val="00D96881"/>
    <w:rsid w:val="00D97046"/>
    <w:rsid w:val="00D9761F"/>
    <w:rsid w:val="00DA05D0"/>
    <w:rsid w:val="00DA1DFD"/>
    <w:rsid w:val="00DA246A"/>
    <w:rsid w:val="00DA2796"/>
    <w:rsid w:val="00DA3259"/>
    <w:rsid w:val="00DA329F"/>
    <w:rsid w:val="00DA47BB"/>
    <w:rsid w:val="00DA4B54"/>
    <w:rsid w:val="00DA5B7A"/>
    <w:rsid w:val="00DA5E09"/>
    <w:rsid w:val="00DA75E9"/>
    <w:rsid w:val="00DB0D5F"/>
    <w:rsid w:val="00DB255E"/>
    <w:rsid w:val="00DB47C5"/>
    <w:rsid w:val="00DB6A8C"/>
    <w:rsid w:val="00DB6C0D"/>
    <w:rsid w:val="00DB7664"/>
    <w:rsid w:val="00DB7702"/>
    <w:rsid w:val="00DB7ECB"/>
    <w:rsid w:val="00DC1D48"/>
    <w:rsid w:val="00DC269C"/>
    <w:rsid w:val="00DC28E6"/>
    <w:rsid w:val="00DC2CEA"/>
    <w:rsid w:val="00DC2EE0"/>
    <w:rsid w:val="00DC3CBE"/>
    <w:rsid w:val="00DC48DD"/>
    <w:rsid w:val="00DC4B35"/>
    <w:rsid w:val="00DC54B6"/>
    <w:rsid w:val="00DC5893"/>
    <w:rsid w:val="00DC5911"/>
    <w:rsid w:val="00DC59A3"/>
    <w:rsid w:val="00DC5F18"/>
    <w:rsid w:val="00DC5F2A"/>
    <w:rsid w:val="00DC6B2E"/>
    <w:rsid w:val="00DC79DD"/>
    <w:rsid w:val="00DD0319"/>
    <w:rsid w:val="00DD0602"/>
    <w:rsid w:val="00DD3A16"/>
    <w:rsid w:val="00DD3D27"/>
    <w:rsid w:val="00DD4E98"/>
    <w:rsid w:val="00DD509F"/>
    <w:rsid w:val="00DD51A4"/>
    <w:rsid w:val="00DD5AD0"/>
    <w:rsid w:val="00DD628B"/>
    <w:rsid w:val="00DD7015"/>
    <w:rsid w:val="00DE01F6"/>
    <w:rsid w:val="00DE07A9"/>
    <w:rsid w:val="00DE0C95"/>
    <w:rsid w:val="00DE17C1"/>
    <w:rsid w:val="00DE22ED"/>
    <w:rsid w:val="00DE2563"/>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622B"/>
    <w:rsid w:val="00DF67C9"/>
    <w:rsid w:val="00DF6F62"/>
    <w:rsid w:val="00E00160"/>
    <w:rsid w:val="00E003DC"/>
    <w:rsid w:val="00E02AF8"/>
    <w:rsid w:val="00E02DEA"/>
    <w:rsid w:val="00E0333C"/>
    <w:rsid w:val="00E0397B"/>
    <w:rsid w:val="00E039FC"/>
    <w:rsid w:val="00E03C31"/>
    <w:rsid w:val="00E042C7"/>
    <w:rsid w:val="00E05342"/>
    <w:rsid w:val="00E05C58"/>
    <w:rsid w:val="00E07D16"/>
    <w:rsid w:val="00E10BC3"/>
    <w:rsid w:val="00E10BDD"/>
    <w:rsid w:val="00E13B65"/>
    <w:rsid w:val="00E15274"/>
    <w:rsid w:val="00E1581D"/>
    <w:rsid w:val="00E15DCF"/>
    <w:rsid w:val="00E169E9"/>
    <w:rsid w:val="00E177C1"/>
    <w:rsid w:val="00E1796C"/>
    <w:rsid w:val="00E17CF9"/>
    <w:rsid w:val="00E22CD7"/>
    <w:rsid w:val="00E23100"/>
    <w:rsid w:val="00E23DF5"/>
    <w:rsid w:val="00E25500"/>
    <w:rsid w:val="00E27D25"/>
    <w:rsid w:val="00E31102"/>
    <w:rsid w:val="00E31278"/>
    <w:rsid w:val="00E3151E"/>
    <w:rsid w:val="00E315E7"/>
    <w:rsid w:val="00E31BEB"/>
    <w:rsid w:val="00E322D9"/>
    <w:rsid w:val="00E35E2E"/>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517AF"/>
    <w:rsid w:val="00E51FFD"/>
    <w:rsid w:val="00E5206B"/>
    <w:rsid w:val="00E52190"/>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0C4F"/>
    <w:rsid w:val="00E8352E"/>
    <w:rsid w:val="00E84241"/>
    <w:rsid w:val="00E848D7"/>
    <w:rsid w:val="00E8638D"/>
    <w:rsid w:val="00E867FF"/>
    <w:rsid w:val="00E86C9F"/>
    <w:rsid w:val="00E86D2E"/>
    <w:rsid w:val="00E876F1"/>
    <w:rsid w:val="00E87E8E"/>
    <w:rsid w:val="00E90011"/>
    <w:rsid w:val="00E91B29"/>
    <w:rsid w:val="00E91C2C"/>
    <w:rsid w:val="00E922DE"/>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7E5"/>
    <w:rsid w:val="00EC505C"/>
    <w:rsid w:val="00EC599E"/>
    <w:rsid w:val="00EC5CC3"/>
    <w:rsid w:val="00EC6211"/>
    <w:rsid w:val="00EC72A8"/>
    <w:rsid w:val="00EC7BB3"/>
    <w:rsid w:val="00ED0437"/>
    <w:rsid w:val="00ED1BAA"/>
    <w:rsid w:val="00ED2F99"/>
    <w:rsid w:val="00ED3338"/>
    <w:rsid w:val="00ED37B0"/>
    <w:rsid w:val="00ED3E65"/>
    <w:rsid w:val="00ED43F0"/>
    <w:rsid w:val="00ED5E7E"/>
    <w:rsid w:val="00ED643C"/>
    <w:rsid w:val="00EE03F4"/>
    <w:rsid w:val="00EE1E11"/>
    <w:rsid w:val="00EE21EB"/>
    <w:rsid w:val="00EE221A"/>
    <w:rsid w:val="00EE278B"/>
    <w:rsid w:val="00EE3350"/>
    <w:rsid w:val="00EE4EE3"/>
    <w:rsid w:val="00EE60AC"/>
    <w:rsid w:val="00EE6B39"/>
    <w:rsid w:val="00EF09B9"/>
    <w:rsid w:val="00EF24AC"/>
    <w:rsid w:val="00EF2AE4"/>
    <w:rsid w:val="00EF37CF"/>
    <w:rsid w:val="00EF51BB"/>
    <w:rsid w:val="00EF5737"/>
    <w:rsid w:val="00F01876"/>
    <w:rsid w:val="00F020E8"/>
    <w:rsid w:val="00F022F9"/>
    <w:rsid w:val="00F043B0"/>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713"/>
    <w:rsid w:val="00F16586"/>
    <w:rsid w:val="00F17082"/>
    <w:rsid w:val="00F201FA"/>
    <w:rsid w:val="00F2021A"/>
    <w:rsid w:val="00F2041E"/>
    <w:rsid w:val="00F20BB0"/>
    <w:rsid w:val="00F20E37"/>
    <w:rsid w:val="00F20F5E"/>
    <w:rsid w:val="00F2141A"/>
    <w:rsid w:val="00F215C2"/>
    <w:rsid w:val="00F219DE"/>
    <w:rsid w:val="00F23150"/>
    <w:rsid w:val="00F2364C"/>
    <w:rsid w:val="00F24E77"/>
    <w:rsid w:val="00F265B1"/>
    <w:rsid w:val="00F27251"/>
    <w:rsid w:val="00F27CEC"/>
    <w:rsid w:val="00F27ED3"/>
    <w:rsid w:val="00F30698"/>
    <w:rsid w:val="00F30A87"/>
    <w:rsid w:val="00F325E7"/>
    <w:rsid w:val="00F33383"/>
    <w:rsid w:val="00F33BC6"/>
    <w:rsid w:val="00F33D3A"/>
    <w:rsid w:val="00F34CD6"/>
    <w:rsid w:val="00F36970"/>
    <w:rsid w:val="00F40227"/>
    <w:rsid w:val="00F41F34"/>
    <w:rsid w:val="00F43D38"/>
    <w:rsid w:val="00F4521F"/>
    <w:rsid w:val="00F455D4"/>
    <w:rsid w:val="00F473E3"/>
    <w:rsid w:val="00F502BA"/>
    <w:rsid w:val="00F5044C"/>
    <w:rsid w:val="00F505DB"/>
    <w:rsid w:val="00F505DE"/>
    <w:rsid w:val="00F50E09"/>
    <w:rsid w:val="00F50F77"/>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4DB0"/>
    <w:rsid w:val="00F65E79"/>
    <w:rsid w:val="00F65FD7"/>
    <w:rsid w:val="00F66A57"/>
    <w:rsid w:val="00F67B7D"/>
    <w:rsid w:val="00F71580"/>
    <w:rsid w:val="00F715BE"/>
    <w:rsid w:val="00F71B26"/>
    <w:rsid w:val="00F71DBF"/>
    <w:rsid w:val="00F72078"/>
    <w:rsid w:val="00F727E2"/>
    <w:rsid w:val="00F72980"/>
    <w:rsid w:val="00F735B5"/>
    <w:rsid w:val="00F737F5"/>
    <w:rsid w:val="00F73B3C"/>
    <w:rsid w:val="00F73ECF"/>
    <w:rsid w:val="00F74F0E"/>
    <w:rsid w:val="00F8133B"/>
    <w:rsid w:val="00F81803"/>
    <w:rsid w:val="00F82437"/>
    <w:rsid w:val="00F82933"/>
    <w:rsid w:val="00F8320E"/>
    <w:rsid w:val="00F86391"/>
    <w:rsid w:val="00F86D2A"/>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E3F"/>
    <w:rsid w:val="00FA50C9"/>
    <w:rsid w:val="00FA5ED4"/>
    <w:rsid w:val="00FA5FA4"/>
    <w:rsid w:val="00FA7E68"/>
    <w:rsid w:val="00FA7F1D"/>
    <w:rsid w:val="00FB0700"/>
    <w:rsid w:val="00FB2080"/>
    <w:rsid w:val="00FB2EC1"/>
    <w:rsid w:val="00FB32AE"/>
    <w:rsid w:val="00FB3653"/>
    <w:rsid w:val="00FB388B"/>
    <w:rsid w:val="00FB417D"/>
    <w:rsid w:val="00FB431D"/>
    <w:rsid w:val="00FB67FF"/>
    <w:rsid w:val="00FB7023"/>
    <w:rsid w:val="00FC0052"/>
    <w:rsid w:val="00FC0277"/>
    <w:rsid w:val="00FC1168"/>
    <w:rsid w:val="00FC1387"/>
    <w:rsid w:val="00FC23D0"/>
    <w:rsid w:val="00FC4162"/>
    <w:rsid w:val="00FC578A"/>
    <w:rsid w:val="00FC5DA7"/>
    <w:rsid w:val="00FC68D4"/>
    <w:rsid w:val="00FC6997"/>
    <w:rsid w:val="00FD2FFC"/>
    <w:rsid w:val="00FD49BB"/>
    <w:rsid w:val="00FD49D2"/>
    <w:rsid w:val="00FD4A94"/>
    <w:rsid w:val="00FD5E64"/>
    <w:rsid w:val="00FD5EE8"/>
    <w:rsid w:val="00FD6585"/>
    <w:rsid w:val="00FD6C3D"/>
    <w:rsid w:val="00FD703D"/>
    <w:rsid w:val="00FD74F5"/>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2373</TotalTime>
  <Pages>24</Pages>
  <Words>5407</Words>
  <Characters>30824</Characters>
  <Application>Microsoft Office Word</Application>
  <DocSecurity>0</DocSecurity>
  <Lines>256</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36159</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362</cp:revision>
  <cp:lastPrinted>2024-01-29T09:40:00Z</cp:lastPrinted>
  <dcterms:created xsi:type="dcterms:W3CDTF">2023-07-11T06:30:00Z</dcterms:created>
  <dcterms:modified xsi:type="dcterms:W3CDTF">2024-11-19T19:53:00Z</dcterms:modified>
  <cp:category>SPRENDIMAS</cp:category>
</cp:coreProperties>
</file>